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167" w:rsidRPr="000716FC" w:rsidRDefault="00BF3723" w:rsidP="00D364AF">
      <w:pPr>
        <w:pStyle w:val="a3"/>
        <w:tabs>
          <w:tab w:val="right" w:pos="9781"/>
        </w:tabs>
        <w:snapToGrid w:val="0"/>
        <w:spacing w:afterLines="20" w:after="48"/>
        <w:ind w:right="-57"/>
        <w:rPr>
          <w:rFonts w:eastAsia="等线" w:cs="Arial"/>
          <w:noProof w:val="0"/>
          <w:sz w:val="24"/>
          <w:szCs w:val="24"/>
          <w:lang w:val="en-GB" w:eastAsia="zh-CN"/>
        </w:rPr>
      </w:pPr>
      <w:r w:rsidRPr="003C4409">
        <w:rPr>
          <w:rFonts w:eastAsia="等线" w:cs="Arial"/>
          <w:noProof w:val="0"/>
          <w:sz w:val="24"/>
          <w:szCs w:val="24"/>
          <w:lang w:val="en-GB" w:eastAsia="zh-CN"/>
        </w:rPr>
        <w:t>3GPP TSG-RAN WG4 Meeting #10</w:t>
      </w:r>
      <w:r w:rsidR="001A08EE">
        <w:rPr>
          <w:rFonts w:eastAsia="等线" w:cs="Arial"/>
          <w:noProof w:val="0"/>
          <w:sz w:val="24"/>
          <w:szCs w:val="24"/>
          <w:lang w:val="en-GB" w:eastAsia="zh-CN"/>
        </w:rPr>
        <w:t>9</w:t>
      </w:r>
      <w:r w:rsidR="000716FC" w:rsidRPr="000716FC">
        <w:rPr>
          <w:rFonts w:eastAsia="等线" w:cs="Arial"/>
          <w:noProof w:val="0"/>
          <w:sz w:val="24"/>
          <w:szCs w:val="24"/>
          <w:lang w:val="en-GB" w:eastAsia="zh-CN"/>
        </w:rPr>
        <w:tab/>
      </w:r>
      <w:r w:rsidR="00EE3044">
        <w:rPr>
          <w:rFonts w:eastAsia="等线" w:cs="Arial"/>
          <w:noProof w:val="0"/>
          <w:sz w:val="24"/>
          <w:szCs w:val="24"/>
          <w:lang w:val="en-GB" w:eastAsia="zh-CN"/>
        </w:rPr>
        <w:t>R4-</w:t>
      </w:r>
      <w:r w:rsidR="00E8639C">
        <w:rPr>
          <w:rFonts w:eastAsia="等线" w:cs="Arial"/>
          <w:noProof w:val="0"/>
          <w:sz w:val="24"/>
          <w:szCs w:val="24"/>
          <w:lang w:val="en-GB" w:eastAsia="zh-CN"/>
        </w:rPr>
        <w:t>231</w:t>
      </w:r>
      <w:r w:rsidR="00550887">
        <w:rPr>
          <w:rFonts w:eastAsia="等线" w:cs="Arial"/>
          <w:noProof w:val="0"/>
          <w:sz w:val="24"/>
          <w:szCs w:val="24"/>
          <w:lang w:val="en-GB" w:eastAsia="zh-CN"/>
        </w:rPr>
        <w:t>9502</w:t>
      </w:r>
    </w:p>
    <w:p w:rsidR="005470B7" w:rsidRPr="00D00F0D" w:rsidRDefault="001A08EE" w:rsidP="00D1717F">
      <w:pPr>
        <w:spacing w:after="60"/>
        <w:ind w:left="1985" w:hanging="1985"/>
        <w:rPr>
          <w:rFonts w:ascii="Arial" w:eastAsia="宋体" w:hAnsi="Arial"/>
          <w:b/>
          <w:noProof/>
          <w:sz w:val="24"/>
          <w:lang w:val="en-US" w:eastAsia="zh-CN"/>
        </w:rPr>
      </w:pPr>
      <w:r w:rsidRPr="001A08EE">
        <w:rPr>
          <w:rFonts w:ascii="Arial" w:hAnsi="Arial"/>
          <w:b/>
          <w:noProof/>
          <w:sz w:val="24"/>
          <w:lang w:val="en-US" w:eastAsia="zh-CN"/>
        </w:rPr>
        <w:t>Chicago, US, November 13 – 17, 2023</w:t>
      </w:r>
    </w:p>
    <w:p w:rsidR="00C74B3B" w:rsidRPr="00D00F0D" w:rsidRDefault="00C74B3B" w:rsidP="00D1717F">
      <w:pPr>
        <w:spacing w:after="60"/>
        <w:ind w:left="1985" w:hanging="1985"/>
        <w:rPr>
          <w:rFonts w:eastAsia="宋体"/>
          <w:b/>
          <w:noProof/>
          <w:sz w:val="24"/>
          <w:lang w:val="en-US"/>
        </w:rPr>
      </w:pPr>
    </w:p>
    <w:p w:rsidR="004E3939" w:rsidRPr="00D00F0D" w:rsidRDefault="004E3939" w:rsidP="004E3939">
      <w:pPr>
        <w:spacing w:after="60"/>
        <w:ind w:left="1985" w:hanging="1985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D364AF">
        <w:rPr>
          <w:rFonts w:ascii="Arial" w:hAnsi="Arial" w:cs="Arial"/>
          <w:b/>
          <w:sz w:val="22"/>
          <w:szCs w:val="22"/>
        </w:rPr>
        <w:t>Title:</w:t>
      </w:r>
      <w:r w:rsidRPr="00D364AF">
        <w:rPr>
          <w:rFonts w:ascii="Arial" w:hAnsi="Arial" w:cs="Arial"/>
          <w:b/>
          <w:sz w:val="22"/>
          <w:szCs w:val="22"/>
        </w:rPr>
        <w:tab/>
      </w:r>
      <w:r w:rsidR="00EE3044">
        <w:rPr>
          <w:rFonts w:ascii="Arial" w:hAnsi="Arial" w:cs="Arial"/>
          <w:b/>
          <w:sz w:val="22"/>
          <w:szCs w:val="22"/>
        </w:rPr>
        <w:t>[draft]</w:t>
      </w:r>
      <w:r w:rsidR="001A08EE" w:rsidRPr="001A08EE">
        <w:t xml:space="preserve"> </w:t>
      </w:r>
      <w:r w:rsidR="001A08EE" w:rsidRPr="001A08EE">
        <w:rPr>
          <w:rFonts w:ascii="Arial" w:hAnsi="Arial" w:cs="Arial"/>
          <w:sz w:val="22"/>
          <w:szCs w:val="22"/>
        </w:rPr>
        <w:t>Reply LS on PSFCH power control</w:t>
      </w:r>
      <w:r w:rsidR="00A73710" w:rsidRPr="00A73710">
        <w:rPr>
          <w:rFonts w:ascii="Arial" w:hAnsi="Arial" w:cs="Arial"/>
          <w:sz w:val="22"/>
          <w:szCs w:val="22"/>
        </w:rPr>
        <w:t xml:space="preserve"> </w:t>
      </w:r>
      <w:r w:rsidR="00C74B3B" w:rsidRPr="00D00F0D">
        <w:rPr>
          <w:rFonts w:ascii="Arial" w:eastAsia="宋体" w:hAnsi="Arial" w:cs="Arial" w:hint="eastAsia"/>
          <w:sz w:val="22"/>
          <w:szCs w:val="22"/>
          <w:lang w:eastAsia="zh-CN"/>
        </w:rPr>
        <w:t xml:space="preserve"> </w:t>
      </w:r>
    </w:p>
    <w:p w:rsidR="003D591D" w:rsidRPr="00D364AF" w:rsidRDefault="003D591D" w:rsidP="003D591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D364AF">
        <w:rPr>
          <w:rFonts w:ascii="Arial" w:hAnsi="Arial" w:cs="Arial"/>
          <w:b/>
          <w:sz w:val="22"/>
          <w:szCs w:val="22"/>
        </w:rPr>
        <w:t>Response to:</w:t>
      </w:r>
      <w:r w:rsidRPr="00D364AF">
        <w:rPr>
          <w:rFonts w:ascii="Arial" w:hAnsi="Arial" w:cs="Arial"/>
          <w:bCs/>
          <w:sz w:val="22"/>
          <w:szCs w:val="22"/>
        </w:rPr>
        <w:tab/>
      </w:r>
      <w:r w:rsidR="00B94784">
        <w:rPr>
          <w:rFonts w:ascii="Arial" w:hAnsi="Arial" w:cs="Arial"/>
          <w:bCs/>
          <w:sz w:val="22"/>
          <w:szCs w:val="22"/>
        </w:rPr>
        <w:t>R1-2310595</w:t>
      </w:r>
      <w:bookmarkStart w:id="3" w:name="_GoBack"/>
      <w:bookmarkEnd w:id="3"/>
    </w:p>
    <w:p w:rsidR="00B97703" w:rsidRPr="002F77E9" w:rsidRDefault="00B97703" w:rsidP="003D591D">
      <w:pPr>
        <w:tabs>
          <w:tab w:val="left" w:pos="720"/>
          <w:tab w:val="left" w:pos="1440"/>
          <w:tab w:val="left" w:pos="2160"/>
          <w:tab w:val="left" w:pos="2880"/>
          <w:tab w:val="center" w:pos="4932"/>
        </w:tabs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D591D" w:rsidRPr="00C04DB3">
        <w:rPr>
          <w:rFonts w:ascii="Arial" w:eastAsia="宋体" w:hAnsi="Arial" w:cs="Arial" w:hint="eastAsia"/>
          <w:b/>
          <w:bCs/>
          <w:sz w:val="22"/>
          <w:szCs w:val="22"/>
          <w:lang w:eastAsia="zh-CN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3D591D">
        <w:rPr>
          <w:rFonts w:ascii="Arial" w:eastAsia="宋体" w:hAnsi="Arial" w:cs="Arial" w:hint="eastAsia"/>
          <w:bCs/>
          <w:sz w:val="22"/>
          <w:szCs w:val="22"/>
          <w:lang w:eastAsia="zh-CN"/>
        </w:rPr>
        <w:t>8</w:t>
      </w:r>
    </w:p>
    <w:bookmarkEnd w:id="0"/>
    <w:bookmarkEnd w:id="1"/>
    <w:bookmarkEnd w:id="2"/>
    <w:p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1A08EE" w:rsidRPr="001A08EE">
        <w:rPr>
          <w:rFonts w:ascii="Arial" w:eastAsia="宋体" w:hAnsi="Arial" w:cs="Arial"/>
          <w:sz w:val="21"/>
          <w:szCs w:val="21"/>
        </w:rPr>
        <w:t>NR_SL_enh2</w:t>
      </w:r>
    </w:p>
    <w:p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8A5DBC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B13E67">
        <w:rPr>
          <w:rFonts w:ascii="Arial" w:hAnsi="Arial" w:cs="Arial"/>
          <w:sz w:val="22"/>
          <w:szCs w:val="22"/>
        </w:rPr>
        <w:t>RAN</w:t>
      </w:r>
      <w:r w:rsidR="0013530E">
        <w:rPr>
          <w:rFonts w:ascii="Arial" w:hAnsi="Arial" w:cs="Arial"/>
          <w:sz w:val="22"/>
          <w:szCs w:val="22"/>
        </w:rPr>
        <w:t>4</w:t>
      </w:r>
    </w:p>
    <w:p w:rsidR="00B97703" w:rsidRPr="007D0CA2" w:rsidRDefault="00B97703">
      <w:pPr>
        <w:spacing w:after="60"/>
        <w:ind w:left="1985" w:hanging="1985"/>
        <w:rPr>
          <w:rFonts w:ascii="Arial" w:eastAsia="宋体" w:hAnsi="Arial" w:cs="Arial"/>
          <w:bCs/>
          <w:sz w:val="22"/>
          <w:szCs w:val="22"/>
          <w:lang w:eastAsia="zh-CN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7A5021" w:rsidRPr="009935D7">
        <w:rPr>
          <w:rFonts w:ascii="Arial" w:hAnsi="Arial" w:cs="Arial"/>
          <w:bCs/>
          <w:sz w:val="22"/>
          <w:szCs w:val="22"/>
        </w:rPr>
        <w:t>RAN</w:t>
      </w:r>
      <w:r w:rsidR="001A08EE">
        <w:rPr>
          <w:rFonts w:ascii="Arial" w:hAnsi="Arial" w:cs="Arial"/>
          <w:bCs/>
          <w:sz w:val="22"/>
          <w:szCs w:val="22"/>
        </w:rPr>
        <w:t>1</w:t>
      </w:r>
    </w:p>
    <w:p w:rsidR="009935D7" w:rsidRPr="007D0CA2" w:rsidRDefault="009935D7">
      <w:pPr>
        <w:spacing w:after="60"/>
        <w:ind w:left="1985" w:hanging="1985"/>
        <w:rPr>
          <w:rFonts w:ascii="Arial" w:eastAsia="宋体" w:hAnsi="Arial" w:cs="Arial"/>
          <w:bCs/>
          <w:sz w:val="22"/>
          <w:szCs w:val="22"/>
          <w:lang w:eastAsia="zh-CN"/>
        </w:rPr>
      </w:pPr>
      <w:r w:rsidRPr="009935D7">
        <w:rPr>
          <w:rFonts w:ascii="Arial" w:hAnsi="Arial" w:cs="Arial"/>
          <w:b/>
          <w:sz w:val="22"/>
          <w:szCs w:val="22"/>
        </w:rPr>
        <w:t>CC:</w:t>
      </w:r>
      <w:r w:rsidRPr="009935D7">
        <w:rPr>
          <w:rFonts w:ascii="Arial" w:hAnsi="Arial" w:cs="Arial"/>
          <w:bCs/>
          <w:sz w:val="22"/>
          <w:szCs w:val="22"/>
        </w:rPr>
        <w:t xml:space="preserve">                        </w:t>
      </w:r>
      <w:r w:rsidR="001A08EE">
        <w:rPr>
          <w:rFonts w:ascii="Arial" w:hAnsi="Arial" w:cs="Arial"/>
          <w:bCs/>
          <w:sz w:val="22"/>
          <w:szCs w:val="22"/>
        </w:rPr>
        <w:t xml:space="preserve"> </w:t>
      </w:r>
      <w:r w:rsidRPr="009935D7">
        <w:rPr>
          <w:rFonts w:ascii="Arial" w:hAnsi="Arial" w:cs="Arial"/>
          <w:bCs/>
          <w:sz w:val="22"/>
          <w:szCs w:val="22"/>
        </w:rPr>
        <w:t xml:space="preserve"> </w:t>
      </w:r>
    </w:p>
    <w:p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:rsidR="00B97703" w:rsidRPr="00C04DB3" w:rsidRDefault="00B97703" w:rsidP="00B97703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A73710">
        <w:rPr>
          <w:rFonts w:ascii="Arial" w:hAnsi="Arial" w:cs="Arial"/>
          <w:bCs/>
          <w:sz w:val="22"/>
          <w:szCs w:val="22"/>
        </w:rPr>
        <w:t>Hu Dan</w:t>
      </w:r>
    </w:p>
    <w:p w:rsidR="00B97703" w:rsidRPr="002F77E9" w:rsidRDefault="00B97703" w:rsidP="00B97703">
      <w:pPr>
        <w:spacing w:after="60"/>
        <w:ind w:left="1985" w:hanging="1985"/>
        <w:rPr>
          <w:rFonts w:ascii="Arial" w:eastAsia="宋体" w:hAnsi="Arial" w:cs="Arial"/>
          <w:bCs/>
          <w:sz w:val="22"/>
          <w:szCs w:val="22"/>
          <w:lang w:eastAsia="zh-CN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A73710">
        <w:rPr>
          <w:rFonts w:ascii="Arial" w:hAnsi="Arial" w:cs="Arial"/>
          <w:bCs/>
          <w:sz w:val="22"/>
          <w:szCs w:val="22"/>
        </w:rPr>
        <w:t>hudan11</w:t>
      </w:r>
      <w:r w:rsidR="007A5021" w:rsidRPr="007A5021">
        <w:rPr>
          <w:rFonts w:ascii="Arial" w:hAnsi="Arial" w:cs="Arial"/>
          <w:bCs/>
          <w:sz w:val="22"/>
          <w:szCs w:val="22"/>
        </w:rPr>
        <w:t>@</w:t>
      </w:r>
      <w:r w:rsidR="00A73710">
        <w:rPr>
          <w:rFonts w:ascii="Arial" w:hAnsi="Arial" w:cs="Arial"/>
          <w:bCs/>
          <w:sz w:val="22"/>
          <w:szCs w:val="22"/>
        </w:rPr>
        <w:t>huawei.com</w:t>
      </w:r>
    </w:p>
    <w:p w:rsidR="00383545" w:rsidRPr="005A5474" w:rsidRDefault="00B97703" w:rsidP="005A547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2F77E9" w:rsidRDefault="00B97703">
      <w:pPr>
        <w:spacing w:after="60"/>
        <w:ind w:left="1985" w:hanging="1985"/>
        <w:rPr>
          <w:rFonts w:ascii="Arial" w:eastAsia="宋体" w:hAnsi="Arial" w:cs="Arial"/>
          <w:bCs/>
          <w:sz w:val="22"/>
          <w:szCs w:val="22"/>
          <w:lang w:eastAsia="zh-CN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</w:p>
    <w:p w:rsidR="007A5021" w:rsidRPr="002F77E9" w:rsidRDefault="007A5021">
      <w:pPr>
        <w:spacing w:after="60"/>
        <w:ind w:left="1985" w:hanging="1985"/>
        <w:rPr>
          <w:rFonts w:ascii="Arial" w:eastAsia="宋体" w:hAnsi="Arial" w:cs="Arial"/>
          <w:bCs/>
          <w:sz w:val="22"/>
          <w:szCs w:val="22"/>
          <w:lang w:eastAsia="zh-CN"/>
        </w:rPr>
      </w:pPr>
    </w:p>
    <w:p w:rsidR="007A5021" w:rsidRPr="007A5021" w:rsidRDefault="007A5021" w:rsidP="007A502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7A5021">
        <w:rPr>
          <w:rFonts w:ascii="Arial" w:hAnsi="Arial"/>
          <w:sz w:val="36"/>
        </w:rPr>
        <w:t>1</w:t>
      </w:r>
      <w:r w:rsidR="004407CA">
        <w:rPr>
          <w:rFonts w:ascii="Arial" w:eastAsia="宋体" w:hAnsi="Arial" w:hint="eastAsia"/>
          <w:sz w:val="36"/>
          <w:lang w:eastAsia="zh-CN"/>
        </w:rPr>
        <w:t xml:space="preserve"> </w:t>
      </w:r>
      <w:r w:rsidRPr="007A5021">
        <w:rPr>
          <w:rFonts w:ascii="Arial" w:hAnsi="Arial"/>
          <w:sz w:val="36"/>
        </w:rPr>
        <w:t>Overall description</w:t>
      </w:r>
    </w:p>
    <w:p w:rsidR="009C79C7" w:rsidRDefault="001A08EE" w:rsidP="00A6060B">
      <w:pPr>
        <w:widowControl w:val="0"/>
        <w:tabs>
          <w:tab w:val="left" w:pos="484"/>
          <w:tab w:val="left" w:pos="709"/>
          <w:tab w:val="left" w:pos="1440"/>
          <w:tab w:val="left" w:pos="1701"/>
        </w:tabs>
        <w:snapToGrid w:val="0"/>
        <w:spacing w:after="0"/>
        <w:rPr>
          <w:rFonts w:ascii="Arial" w:hAnsi="Arial" w:cs="Arial"/>
          <w:sz w:val="21"/>
          <w:szCs w:val="21"/>
          <w:lang w:eastAsia="zh-CN"/>
        </w:rPr>
      </w:pPr>
      <w:r>
        <w:rPr>
          <w:rFonts w:ascii="Arial" w:hAnsi="Arial" w:cs="Arial"/>
          <w:sz w:val="21"/>
          <w:szCs w:val="21"/>
          <w:lang w:eastAsia="zh-CN"/>
        </w:rPr>
        <w:t>RAN4 appreciate it that RAN1 sought opinions from us on PSFCH power control</w:t>
      </w:r>
      <w:r w:rsidR="00DC4345">
        <w:rPr>
          <w:rFonts w:ascii="Arial" w:hAnsi="Arial" w:cs="Arial"/>
          <w:sz w:val="21"/>
          <w:szCs w:val="21"/>
          <w:lang w:eastAsia="zh-CN"/>
        </w:rPr>
        <w:t>.</w:t>
      </w:r>
      <w:r>
        <w:rPr>
          <w:rFonts w:ascii="Arial" w:hAnsi="Arial" w:cs="Arial"/>
          <w:sz w:val="21"/>
          <w:szCs w:val="21"/>
          <w:lang w:eastAsia="zh-CN"/>
        </w:rPr>
        <w:t xml:space="preserve"> </w:t>
      </w:r>
      <w:r w:rsidR="00425D86">
        <w:rPr>
          <w:rFonts w:ascii="Arial" w:hAnsi="Arial" w:cs="Arial"/>
          <w:sz w:val="21"/>
          <w:szCs w:val="21"/>
          <w:lang w:eastAsia="zh-CN"/>
        </w:rPr>
        <w:t>RAN4 conclude</w:t>
      </w:r>
      <w:r>
        <w:rPr>
          <w:rFonts w:ascii="Arial" w:hAnsi="Arial" w:cs="Arial"/>
          <w:sz w:val="21"/>
          <w:szCs w:val="21"/>
          <w:lang w:eastAsia="zh-CN"/>
        </w:rPr>
        <w:t xml:space="preserve"> that </w:t>
      </w:r>
      <w:r w:rsidRPr="001A08EE">
        <w:rPr>
          <w:rFonts w:ascii="Arial" w:hAnsi="Arial" w:cs="Arial"/>
          <w:sz w:val="21"/>
          <w:szCs w:val="21"/>
          <w:lang w:eastAsia="zh-CN"/>
        </w:rPr>
        <w:t>P_common &lt;= P_dedicated is feasible.</w:t>
      </w:r>
    </w:p>
    <w:p w:rsidR="001A08EE" w:rsidRPr="00E766C1" w:rsidRDefault="001A08EE" w:rsidP="00A6060B">
      <w:pPr>
        <w:widowControl w:val="0"/>
        <w:tabs>
          <w:tab w:val="left" w:pos="484"/>
          <w:tab w:val="left" w:pos="709"/>
          <w:tab w:val="left" w:pos="1440"/>
          <w:tab w:val="left" w:pos="1701"/>
        </w:tabs>
        <w:snapToGrid w:val="0"/>
        <w:spacing w:after="0"/>
        <w:rPr>
          <w:rFonts w:ascii="Arial" w:eastAsia="等线" w:hAnsi="Arial" w:cs="Arial"/>
          <w:sz w:val="21"/>
          <w:szCs w:val="21"/>
          <w:lang w:eastAsia="zh-CN"/>
        </w:rPr>
      </w:pPr>
    </w:p>
    <w:p w:rsidR="007A5021" w:rsidRPr="007A5021" w:rsidRDefault="007A5021" w:rsidP="007A5021">
      <w:pPr>
        <w:keepNext/>
        <w:keepLines/>
        <w:pBdr>
          <w:top w:val="single" w:sz="12" w:space="3" w:color="auto"/>
        </w:pBdr>
        <w:snapToGrid w:val="0"/>
        <w:spacing w:before="240"/>
        <w:ind w:left="2041" w:hangingChars="567" w:hanging="2041"/>
        <w:outlineLvl w:val="0"/>
        <w:rPr>
          <w:rFonts w:ascii="Arial" w:hAnsi="Arial"/>
          <w:sz w:val="36"/>
        </w:rPr>
      </w:pPr>
      <w:r w:rsidRPr="007A5021">
        <w:rPr>
          <w:rFonts w:ascii="Arial" w:hAnsi="Arial"/>
          <w:sz w:val="36"/>
        </w:rPr>
        <w:t>2</w:t>
      </w:r>
      <w:r w:rsidR="004407CA" w:rsidRPr="002F77E9">
        <w:rPr>
          <w:rFonts w:ascii="Arial" w:eastAsia="宋体" w:hAnsi="Arial" w:hint="eastAsia"/>
          <w:sz w:val="36"/>
          <w:lang w:eastAsia="zh-CN"/>
        </w:rPr>
        <w:t xml:space="preserve"> </w:t>
      </w:r>
      <w:r w:rsidRPr="007A5021">
        <w:rPr>
          <w:rFonts w:ascii="Arial" w:hAnsi="Arial"/>
          <w:sz w:val="36"/>
        </w:rPr>
        <w:t>Actions</w:t>
      </w:r>
    </w:p>
    <w:p w:rsidR="007A5021" w:rsidRPr="007D0CA2" w:rsidRDefault="007A5021" w:rsidP="007A5021">
      <w:pPr>
        <w:snapToGrid w:val="0"/>
        <w:spacing w:after="120"/>
        <w:ind w:left="1985" w:hanging="1985"/>
        <w:rPr>
          <w:rFonts w:eastAsia="宋体"/>
          <w:b/>
          <w:sz w:val="22"/>
          <w:szCs w:val="22"/>
          <w:lang w:eastAsia="zh-CN"/>
        </w:rPr>
      </w:pPr>
      <w:r w:rsidRPr="007A5021">
        <w:rPr>
          <w:b/>
          <w:sz w:val="22"/>
          <w:szCs w:val="22"/>
        </w:rPr>
        <w:t xml:space="preserve">To 3GPP </w:t>
      </w:r>
      <w:r w:rsidR="00CF59BC" w:rsidRPr="007D0CA2">
        <w:rPr>
          <w:rFonts w:eastAsia="宋体" w:hint="eastAsia"/>
          <w:b/>
          <w:sz w:val="22"/>
          <w:szCs w:val="22"/>
          <w:lang w:eastAsia="zh-CN"/>
        </w:rPr>
        <w:t>RAN2</w:t>
      </w:r>
    </w:p>
    <w:p w:rsidR="007A5021" w:rsidRDefault="007A5021" w:rsidP="00676962">
      <w:pPr>
        <w:snapToGrid w:val="0"/>
        <w:spacing w:after="120"/>
        <w:ind w:left="1082" w:hangingChars="490" w:hanging="1082"/>
        <w:jc w:val="both"/>
        <w:rPr>
          <w:rFonts w:ascii="Arial" w:eastAsia="Times New Roman" w:hAnsi="Arial" w:cs="Arial"/>
          <w:szCs w:val="24"/>
          <w:lang w:val="en-US" w:eastAsia="en-US"/>
        </w:rPr>
      </w:pPr>
      <w:r w:rsidRPr="007A5021">
        <w:rPr>
          <w:b/>
          <w:sz w:val="22"/>
          <w:szCs w:val="22"/>
        </w:rPr>
        <w:t xml:space="preserve">ACTION: </w:t>
      </w:r>
      <w:r w:rsidRPr="00F86167">
        <w:rPr>
          <w:rFonts w:ascii="Arial" w:eastAsia="Times New Roman" w:hAnsi="Arial" w:cs="Arial"/>
          <w:szCs w:val="24"/>
          <w:lang w:val="en-US" w:eastAsia="en-US"/>
        </w:rPr>
        <w:t xml:space="preserve">RAN4 respectfully </w:t>
      </w:r>
      <w:r w:rsidR="00311DBB" w:rsidRPr="00F86167">
        <w:rPr>
          <w:rFonts w:ascii="Arial" w:eastAsia="Times New Roman" w:hAnsi="Arial" w:cs="Arial"/>
          <w:szCs w:val="24"/>
          <w:lang w:val="en-US" w:eastAsia="en-US"/>
        </w:rPr>
        <w:t xml:space="preserve">ask </w:t>
      </w:r>
      <w:r w:rsidR="00CF59BC" w:rsidRPr="00F86167">
        <w:rPr>
          <w:rFonts w:ascii="Arial" w:eastAsia="宋体" w:hAnsi="Arial" w:cs="Arial" w:hint="eastAsia"/>
          <w:szCs w:val="24"/>
          <w:lang w:val="en-US" w:eastAsia="zh-CN"/>
        </w:rPr>
        <w:t>RAN</w:t>
      </w:r>
      <w:r w:rsidR="001A08EE">
        <w:rPr>
          <w:rFonts w:ascii="Arial" w:eastAsia="宋体" w:hAnsi="Arial" w:cs="Arial"/>
          <w:szCs w:val="24"/>
          <w:lang w:val="en-US" w:eastAsia="zh-CN"/>
        </w:rPr>
        <w:t>1</w:t>
      </w:r>
      <w:r w:rsidR="00CF59BC" w:rsidRPr="00F86167">
        <w:rPr>
          <w:rFonts w:ascii="Arial" w:eastAsia="宋体" w:hAnsi="Arial" w:cs="Arial" w:hint="eastAsia"/>
          <w:szCs w:val="24"/>
          <w:lang w:val="en-US" w:eastAsia="zh-CN"/>
        </w:rPr>
        <w:t xml:space="preserve"> </w:t>
      </w:r>
      <w:r w:rsidRPr="00F86167">
        <w:rPr>
          <w:rFonts w:ascii="Arial" w:eastAsia="Times New Roman" w:hAnsi="Arial" w:cs="Arial"/>
          <w:szCs w:val="24"/>
          <w:lang w:val="en-US" w:eastAsia="en-US"/>
        </w:rPr>
        <w:t xml:space="preserve">to </w:t>
      </w:r>
      <w:r w:rsidR="001A08EE" w:rsidRPr="001A08EE">
        <w:rPr>
          <w:rFonts w:ascii="Arial" w:eastAsia="Times New Roman" w:hAnsi="Arial" w:cs="Arial"/>
          <w:szCs w:val="24"/>
          <w:lang w:val="en-US" w:eastAsia="en-US"/>
        </w:rPr>
        <w:t xml:space="preserve">take the above information into </w:t>
      </w:r>
      <w:r w:rsidR="001A08EE">
        <w:rPr>
          <w:rFonts w:ascii="Arial" w:eastAsia="Times New Roman" w:hAnsi="Arial" w:cs="Arial"/>
          <w:szCs w:val="24"/>
          <w:lang w:val="en-US" w:eastAsia="en-US"/>
        </w:rPr>
        <w:t>consideration</w:t>
      </w:r>
      <w:r w:rsidRPr="00F86167">
        <w:rPr>
          <w:rFonts w:ascii="Arial" w:eastAsia="Times New Roman" w:hAnsi="Arial" w:cs="Arial" w:hint="eastAsia"/>
          <w:szCs w:val="24"/>
          <w:lang w:val="en-US" w:eastAsia="en-US"/>
        </w:rPr>
        <w:t>.</w:t>
      </w:r>
    </w:p>
    <w:p w:rsidR="003F16EB" w:rsidRDefault="003F16EB" w:rsidP="00A545BA">
      <w:pPr>
        <w:snapToGrid w:val="0"/>
        <w:spacing w:after="120"/>
        <w:ind w:left="980" w:hangingChars="490" w:hanging="980"/>
        <w:jc w:val="both"/>
        <w:rPr>
          <w:rFonts w:ascii="Arial" w:eastAsia="Times New Roman" w:hAnsi="Arial" w:cs="Arial"/>
          <w:szCs w:val="24"/>
          <w:lang w:val="en-US" w:eastAsia="en-US"/>
        </w:rPr>
      </w:pPr>
    </w:p>
    <w:p w:rsidR="007A5021" w:rsidRPr="007A5021" w:rsidRDefault="007A5021" w:rsidP="007A5021">
      <w:pPr>
        <w:keepNext/>
        <w:keepLines/>
        <w:pBdr>
          <w:top w:val="single" w:sz="12" w:space="3" w:color="auto"/>
        </w:pBdr>
        <w:snapToGrid w:val="0"/>
        <w:spacing w:before="240"/>
        <w:ind w:left="1134" w:hanging="1134"/>
        <w:outlineLvl w:val="0"/>
        <w:rPr>
          <w:rFonts w:ascii="Arial" w:hAnsi="Arial"/>
          <w:sz w:val="36"/>
          <w:szCs w:val="36"/>
        </w:rPr>
      </w:pPr>
      <w:r w:rsidRPr="007A5021">
        <w:rPr>
          <w:rFonts w:ascii="Arial" w:hAnsi="Arial"/>
          <w:sz w:val="36"/>
          <w:szCs w:val="36"/>
        </w:rPr>
        <w:t>3</w:t>
      </w:r>
      <w:r w:rsidRPr="007A5021">
        <w:rPr>
          <w:rFonts w:ascii="Arial" w:hAnsi="Arial"/>
          <w:sz w:val="36"/>
          <w:szCs w:val="36"/>
        </w:rPr>
        <w:tab/>
        <w:t xml:space="preserve">Dates of next </w:t>
      </w:r>
      <w:r w:rsidRPr="007A5021">
        <w:rPr>
          <w:rFonts w:ascii="Arial" w:hAnsi="Arial" w:cs="Arial"/>
          <w:bCs/>
          <w:sz w:val="36"/>
          <w:szCs w:val="36"/>
        </w:rPr>
        <w:t xml:space="preserve">TSG </w:t>
      </w:r>
      <w:r w:rsidRPr="007A5021">
        <w:rPr>
          <w:rFonts w:ascii="Arial" w:hAnsi="Arial" w:cs="Arial"/>
          <w:sz w:val="36"/>
          <w:szCs w:val="36"/>
        </w:rPr>
        <w:t>RAN</w:t>
      </w:r>
      <w:r w:rsidRPr="007A5021">
        <w:rPr>
          <w:rFonts w:ascii="Arial" w:hAnsi="Arial" w:cs="Arial"/>
          <w:bCs/>
          <w:sz w:val="36"/>
          <w:szCs w:val="36"/>
        </w:rPr>
        <w:t xml:space="preserve"> WG4</w:t>
      </w:r>
      <w:r w:rsidRPr="007A5021">
        <w:rPr>
          <w:rFonts w:ascii="Arial" w:hAnsi="Arial"/>
          <w:sz w:val="36"/>
          <w:szCs w:val="36"/>
        </w:rPr>
        <w:t xml:space="preserve"> meetings</w:t>
      </w:r>
    </w:p>
    <w:p w:rsidR="006238DA" w:rsidRDefault="006238DA" w:rsidP="006238DA">
      <w:pPr>
        <w:spacing w:after="120"/>
        <w:rPr>
          <w:rFonts w:ascii="Arial" w:hAnsi="Arial" w:cs="Arial"/>
          <w:bCs/>
          <w:lang w:eastAsia="ja-JP"/>
        </w:rPr>
      </w:pPr>
      <w:r w:rsidRPr="00C92487">
        <w:rPr>
          <w:rFonts w:ascii="Arial" w:hAnsi="Arial" w:cs="Arial" w:hint="eastAsia"/>
          <w:bCs/>
          <w:lang w:eastAsia="ja-JP"/>
        </w:rPr>
        <w:t>T</w:t>
      </w:r>
      <w:r w:rsidRPr="00C92487">
        <w:rPr>
          <w:rFonts w:ascii="Arial" w:hAnsi="Arial" w:cs="Arial"/>
          <w:bCs/>
          <w:lang w:eastAsia="ja-JP"/>
        </w:rPr>
        <w:t>SG-RAN WG4 Meeting #1</w:t>
      </w:r>
      <w:r w:rsidR="00EE3044">
        <w:rPr>
          <w:rFonts w:ascii="Arial" w:hAnsi="Arial" w:cs="Arial"/>
          <w:bCs/>
          <w:lang w:eastAsia="ja-JP"/>
        </w:rPr>
        <w:t>10</w:t>
      </w:r>
      <w:r w:rsidRPr="00C92487">
        <w:rPr>
          <w:rFonts w:ascii="Arial" w:hAnsi="Arial" w:cs="Arial" w:hint="eastAsia"/>
          <w:bCs/>
          <w:lang w:eastAsia="ja-JP"/>
        </w:rPr>
        <w:tab/>
      </w:r>
      <w:r w:rsidR="00EE3044">
        <w:rPr>
          <w:rFonts w:ascii="Arial" w:hAnsi="Arial" w:cs="Arial"/>
          <w:bCs/>
          <w:lang w:eastAsia="ja-JP"/>
        </w:rPr>
        <w:t xml:space="preserve">                     </w:t>
      </w:r>
      <w:r w:rsidR="00EE3044">
        <w:rPr>
          <w:rFonts w:ascii="Arial" w:eastAsia="宋体" w:hAnsi="Arial" w:cs="Arial"/>
          <w:bCs/>
          <w:lang w:eastAsia="zh-CN"/>
        </w:rPr>
        <w:t>26 February- 1 March</w:t>
      </w:r>
      <w:r w:rsidRPr="00C92487">
        <w:rPr>
          <w:rFonts w:ascii="Arial" w:hAnsi="Arial" w:cs="Arial"/>
          <w:bCs/>
          <w:lang w:eastAsia="ja-JP"/>
        </w:rPr>
        <w:t>, 202</w:t>
      </w:r>
      <w:r w:rsidR="00EE3044">
        <w:rPr>
          <w:rFonts w:ascii="Arial" w:hAnsi="Arial" w:cs="Arial"/>
          <w:bCs/>
          <w:lang w:eastAsia="ja-JP"/>
        </w:rPr>
        <w:t>4</w:t>
      </w:r>
      <w:r w:rsidRPr="00C92487">
        <w:rPr>
          <w:rFonts w:ascii="Arial" w:hAnsi="Arial" w:cs="Arial"/>
          <w:bCs/>
          <w:lang w:eastAsia="ja-JP"/>
        </w:rPr>
        <w:tab/>
      </w:r>
      <w:r w:rsidR="00AA3A66">
        <w:rPr>
          <w:rFonts w:ascii="Arial" w:hAnsi="Arial" w:cs="Arial"/>
          <w:bCs/>
          <w:lang w:eastAsia="ja-JP"/>
        </w:rPr>
        <w:t xml:space="preserve">              </w:t>
      </w:r>
      <w:r w:rsidRPr="007713CE">
        <w:rPr>
          <w:rFonts w:ascii="Arial" w:eastAsia="宋体" w:hAnsi="Arial" w:cs="Arial" w:hint="eastAsia"/>
          <w:bCs/>
          <w:lang w:eastAsia="zh-CN"/>
        </w:rPr>
        <w:t xml:space="preserve"> </w:t>
      </w:r>
      <w:r w:rsidR="00EE3044">
        <w:rPr>
          <w:rFonts w:ascii="Arial" w:eastAsia="宋体" w:hAnsi="Arial" w:cs="Arial"/>
          <w:bCs/>
          <w:lang w:eastAsia="zh-CN"/>
        </w:rPr>
        <w:t xml:space="preserve">       </w:t>
      </w:r>
      <w:r w:rsidR="00EE3044" w:rsidRPr="00EE3044">
        <w:rPr>
          <w:rFonts w:ascii="Arial" w:hAnsi="Arial" w:cs="Arial"/>
          <w:bCs/>
          <w:lang w:eastAsia="ja-JP"/>
        </w:rPr>
        <w:t>Athens</w:t>
      </w:r>
      <w:r w:rsidR="00AA3A66">
        <w:rPr>
          <w:rFonts w:ascii="Arial" w:hAnsi="Arial" w:cs="Arial"/>
          <w:bCs/>
          <w:lang w:eastAsia="ja-JP"/>
        </w:rPr>
        <w:t>,</w:t>
      </w:r>
      <w:r w:rsidR="00753878">
        <w:rPr>
          <w:rFonts w:ascii="Arial" w:hAnsi="Arial" w:cs="Arial"/>
          <w:bCs/>
          <w:lang w:eastAsia="ja-JP"/>
        </w:rPr>
        <w:t xml:space="preserve"> </w:t>
      </w:r>
      <w:r w:rsidR="00EE3044">
        <w:rPr>
          <w:rFonts w:ascii="Arial" w:hAnsi="Arial" w:cs="Arial"/>
          <w:bCs/>
          <w:lang w:eastAsia="ja-JP"/>
        </w:rPr>
        <w:t>Greece</w:t>
      </w:r>
    </w:p>
    <w:p w:rsidR="001A08EE" w:rsidRDefault="001A08EE" w:rsidP="001A08EE">
      <w:pPr>
        <w:spacing w:after="120"/>
        <w:rPr>
          <w:rFonts w:ascii="Arial" w:hAnsi="Arial" w:cs="Arial"/>
          <w:bCs/>
          <w:lang w:eastAsia="ja-JP"/>
        </w:rPr>
      </w:pPr>
      <w:r w:rsidRPr="00C92487">
        <w:rPr>
          <w:rFonts w:ascii="Arial" w:hAnsi="Arial" w:cs="Arial" w:hint="eastAsia"/>
          <w:bCs/>
          <w:lang w:eastAsia="ja-JP"/>
        </w:rPr>
        <w:t>T</w:t>
      </w:r>
      <w:r w:rsidRPr="00C92487">
        <w:rPr>
          <w:rFonts w:ascii="Arial" w:hAnsi="Arial" w:cs="Arial"/>
          <w:bCs/>
          <w:lang w:eastAsia="ja-JP"/>
        </w:rPr>
        <w:t>SG-RAN WG4 Meeting #1</w:t>
      </w:r>
      <w:r>
        <w:rPr>
          <w:rFonts w:ascii="Arial" w:hAnsi="Arial" w:cs="Arial"/>
          <w:bCs/>
          <w:lang w:eastAsia="ja-JP"/>
        </w:rPr>
        <w:t xml:space="preserve">10bis                    </w:t>
      </w:r>
      <w:r>
        <w:rPr>
          <w:rFonts w:ascii="Arial" w:eastAsia="宋体" w:hAnsi="Arial" w:cs="Arial"/>
          <w:bCs/>
          <w:lang w:eastAsia="zh-CN"/>
        </w:rPr>
        <w:t>15- 19 April</w:t>
      </w:r>
      <w:r w:rsidRPr="00C92487">
        <w:rPr>
          <w:rFonts w:ascii="Arial" w:hAnsi="Arial" w:cs="Arial"/>
          <w:bCs/>
          <w:lang w:eastAsia="ja-JP"/>
        </w:rPr>
        <w:t>, 202</w:t>
      </w:r>
      <w:r>
        <w:rPr>
          <w:rFonts w:ascii="Arial" w:hAnsi="Arial" w:cs="Arial"/>
          <w:bCs/>
          <w:lang w:eastAsia="ja-JP"/>
        </w:rPr>
        <w:t>4</w:t>
      </w:r>
      <w:r w:rsidRPr="00C92487">
        <w:rPr>
          <w:rFonts w:ascii="Arial" w:hAnsi="Arial" w:cs="Arial"/>
          <w:bCs/>
          <w:lang w:eastAsia="ja-JP"/>
        </w:rPr>
        <w:tab/>
      </w:r>
      <w:r>
        <w:rPr>
          <w:rFonts w:ascii="Arial" w:hAnsi="Arial" w:cs="Arial"/>
          <w:bCs/>
          <w:lang w:eastAsia="ja-JP"/>
        </w:rPr>
        <w:t xml:space="preserve">              </w:t>
      </w:r>
      <w:r w:rsidRPr="007713CE">
        <w:rPr>
          <w:rFonts w:ascii="Arial" w:eastAsia="宋体" w:hAnsi="Arial" w:cs="Arial" w:hint="eastAsia"/>
          <w:bCs/>
          <w:lang w:eastAsia="zh-CN"/>
        </w:rPr>
        <w:t xml:space="preserve"> </w:t>
      </w:r>
      <w:r>
        <w:rPr>
          <w:rFonts w:ascii="Arial" w:eastAsia="宋体" w:hAnsi="Arial" w:cs="Arial"/>
          <w:bCs/>
          <w:lang w:eastAsia="zh-CN"/>
        </w:rPr>
        <w:t xml:space="preserve">                                                 China</w:t>
      </w:r>
    </w:p>
    <w:p w:rsidR="004333AF" w:rsidRPr="001A08EE" w:rsidRDefault="004333AF" w:rsidP="006238DA">
      <w:pPr>
        <w:spacing w:after="120"/>
        <w:rPr>
          <w:rFonts w:ascii="Arial" w:hAnsi="Arial" w:cs="Arial"/>
          <w:bCs/>
          <w:lang w:eastAsia="ja-JP"/>
        </w:rPr>
      </w:pPr>
    </w:p>
    <w:sectPr w:rsidR="004333AF" w:rsidRPr="001A08E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176" w:rsidRDefault="00871176">
      <w:pPr>
        <w:spacing w:after="0"/>
      </w:pPr>
      <w:r>
        <w:separator/>
      </w:r>
    </w:p>
  </w:endnote>
  <w:endnote w:type="continuationSeparator" w:id="0">
    <w:p w:rsidR="00871176" w:rsidRDefault="008711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176" w:rsidRDefault="00871176">
      <w:pPr>
        <w:spacing w:after="0"/>
      </w:pPr>
      <w:r>
        <w:separator/>
      </w:r>
    </w:p>
  </w:footnote>
  <w:footnote w:type="continuationSeparator" w:id="0">
    <w:p w:rsidR="00871176" w:rsidRDefault="008711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E2F3A"/>
    <w:multiLevelType w:val="hybridMultilevel"/>
    <w:tmpl w:val="681A05A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6788486E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874BB3"/>
    <w:multiLevelType w:val="hybridMultilevel"/>
    <w:tmpl w:val="92B472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D772B75"/>
    <w:multiLevelType w:val="hybridMultilevel"/>
    <w:tmpl w:val="9F62E5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9"/>
  </w:num>
  <w:num w:numId="6">
    <w:abstractNumId w:val="3"/>
  </w:num>
  <w:num w:numId="7">
    <w:abstractNumId w:val="0"/>
  </w:num>
  <w:num w:numId="8">
    <w:abstractNumId w:val="8"/>
  </w:num>
  <w:num w:numId="9">
    <w:abstractNumId w:val="6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80E"/>
    <w:rsid w:val="00001A1D"/>
    <w:rsid w:val="00004B53"/>
    <w:rsid w:val="00006392"/>
    <w:rsid w:val="00006E77"/>
    <w:rsid w:val="00007485"/>
    <w:rsid w:val="0000795B"/>
    <w:rsid w:val="00013441"/>
    <w:rsid w:val="00016200"/>
    <w:rsid w:val="00016CA7"/>
    <w:rsid w:val="00017465"/>
    <w:rsid w:val="00017F23"/>
    <w:rsid w:val="00023798"/>
    <w:rsid w:val="00023F25"/>
    <w:rsid w:val="000328D9"/>
    <w:rsid w:val="00032B04"/>
    <w:rsid w:val="00033586"/>
    <w:rsid w:val="000347E6"/>
    <w:rsid w:val="000352E6"/>
    <w:rsid w:val="00043860"/>
    <w:rsid w:val="00043BD5"/>
    <w:rsid w:val="00050D17"/>
    <w:rsid w:val="00052481"/>
    <w:rsid w:val="00054D62"/>
    <w:rsid w:val="00054E22"/>
    <w:rsid w:val="0005720E"/>
    <w:rsid w:val="00063934"/>
    <w:rsid w:val="00064EAE"/>
    <w:rsid w:val="0006532D"/>
    <w:rsid w:val="00066819"/>
    <w:rsid w:val="000711BE"/>
    <w:rsid w:val="000716FC"/>
    <w:rsid w:val="000759C2"/>
    <w:rsid w:val="000759D4"/>
    <w:rsid w:val="00077C15"/>
    <w:rsid w:val="00081842"/>
    <w:rsid w:val="00082937"/>
    <w:rsid w:val="000840B4"/>
    <w:rsid w:val="00093D18"/>
    <w:rsid w:val="00095078"/>
    <w:rsid w:val="00096BFF"/>
    <w:rsid w:val="00097588"/>
    <w:rsid w:val="000A1822"/>
    <w:rsid w:val="000A24EB"/>
    <w:rsid w:val="000B2D7F"/>
    <w:rsid w:val="000B391D"/>
    <w:rsid w:val="000B412B"/>
    <w:rsid w:val="000B6649"/>
    <w:rsid w:val="000C00AB"/>
    <w:rsid w:val="000C0341"/>
    <w:rsid w:val="000C0F80"/>
    <w:rsid w:val="000C3EA5"/>
    <w:rsid w:val="000C6944"/>
    <w:rsid w:val="000D0827"/>
    <w:rsid w:val="000D0E7B"/>
    <w:rsid w:val="000D1F9F"/>
    <w:rsid w:val="000D315D"/>
    <w:rsid w:val="000D4D0A"/>
    <w:rsid w:val="000D4E82"/>
    <w:rsid w:val="000D51CA"/>
    <w:rsid w:val="000D60D5"/>
    <w:rsid w:val="000D662C"/>
    <w:rsid w:val="000E1E54"/>
    <w:rsid w:val="000F175B"/>
    <w:rsid w:val="000F6242"/>
    <w:rsid w:val="000F7362"/>
    <w:rsid w:val="000F7BD1"/>
    <w:rsid w:val="00100025"/>
    <w:rsid w:val="001023E1"/>
    <w:rsid w:val="00102C66"/>
    <w:rsid w:val="00102EA3"/>
    <w:rsid w:val="00105DD5"/>
    <w:rsid w:val="00112F6E"/>
    <w:rsid w:val="00121DF9"/>
    <w:rsid w:val="00123E63"/>
    <w:rsid w:val="00125919"/>
    <w:rsid w:val="00126208"/>
    <w:rsid w:val="0012633E"/>
    <w:rsid w:val="00132628"/>
    <w:rsid w:val="00132D6C"/>
    <w:rsid w:val="0013324B"/>
    <w:rsid w:val="00133B64"/>
    <w:rsid w:val="00133CDE"/>
    <w:rsid w:val="00133E12"/>
    <w:rsid w:val="0013530E"/>
    <w:rsid w:val="00146782"/>
    <w:rsid w:val="00147A58"/>
    <w:rsid w:val="00147A6B"/>
    <w:rsid w:val="00150FB1"/>
    <w:rsid w:val="0015211F"/>
    <w:rsid w:val="00156ED5"/>
    <w:rsid w:val="00157248"/>
    <w:rsid w:val="00157C13"/>
    <w:rsid w:val="0016041D"/>
    <w:rsid w:val="0016082E"/>
    <w:rsid w:val="001609DD"/>
    <w:rsid w:val="001704AF"/>
    <w:rsid w:val="00177604"/>
    <w:rsid w:val="00182D59"/>
    <w:rsid w:val="00186EFB"/>
    <w:rsid w:val="00191C0A"/>
    <w:rsid w:val="00195871"/>
    <w:rsid w:val="001971E4"/>
    <w:rsid w:val="001A08EE"/>
    <w:rsid w:val="001A365E"/>
    <w:rsid w:val="001A69BC"/>
    <w:rsid w:val="001C2349"/>
    <w:rsid w:val="001C250E"/>
    <w:rsid w:val="001C34E1"/>
    <w:rsid w:val="001C5906"/>
    <w:rsid w:val="001C6B59"/>
    <w:rsid w:val="001C7B62"/>
    <w:rsid w:val="001D240A"/>
    <w:rsid w:val="001D4777"/>
    <w:rsid w:val="001E3437"/>
    <w:rsid w:val="001E72D4"/>
    <w:rsid w:val="001F5D1F"/>
    <w:rsid w:val="001F77E1"/>
    <w:rsid w:val="0020104D"/>
    <w:rsid w:val="00203C02"/>
    <w:rsid w:val="00205A65"/>
    <w:rsid w:val="00206F71"/>
    <w:rsid w:val="00207F41"/>
    <w:rsid w:val="00207F43"/>
    <w:rsid w:val="00212010"/>
    <w:rsid w:val="00212B02"/>
    <w:rsid w:val="00214AC4"/>
    <w:rsid w:val="00214E87"/>
    <w:rsid w:val="0021500E"/>
    <w:rsid w:val="00215561"/>
    <w:rsid w:val="00217C9C"/>
    <w:rsid w:val="00221E78"/>
    <w:rsid w:val="00222B01"/>
    <w:rsid w:val="00223915"/>
    <w:rsid w:val="00224DD6"/>
    <w:rsid w:val="002337C0"/>
    <w:rsid w:val="002349E4"/>
    <w:rsid w:val="00236894"/>
    <w:rsid w:val="00240AA0"/>
    <w:rsid w:val="00246C4C"/>
    <w:rsid w:val="00246DD5"/>
    <w:rsid w:val="0024709B"/>
    <w:rsid w:val="00247873"/>
    <w:rsid w:val="0025055F"/>
    <w:rsid w:val="0026497F"/>
    <w:rsid w:val="00265C71"/>
    <w:rsid w:val="0026657F"/>
    <w:rsid w:val="00271D89"/>
    <w:rsid w:val="0027382E"/>
    <w:rsid w:val="0027726D"/>
    <w:rsid w:val="0027773E"/>
    <w:rsid w:val="00282D53"/>
    <w:rsid w:val="00283803"/>
    <w:rsid w:val="002869CC"/>
    <w:rsid w:val="00291C6C"/>
    <w:rsid w:val="00291EAE"/>
    <w:rsid w:val="00293390"/>
    <w:rsid w:val="0029797A"/>
    <w:rsid w:val="002A0A22"/>
    <w:rsid w:val="002A3E86"/>
    <w:rsid w:val="002A715A"/>
    <w:rsid w:val="002B020F"/>
    <w:rsid w:val="002B473C"/>
    <w:rsid w:val="002C3DBF"/>
    <w:rsid w:val="002C6239"/>
    <w:rsid w:val="002C7ACC"/>
    <w:rsid w:val="002D5F25"/>
    <w:rsid w:val="002D692C"/>
    <w:rsid w:val="002E08A5"/>
    <w:rsid w:val="002E2648"/>
    <w:rsid w:val="002F1940"/>
    <w:rsid w:val="002F26C0"/>
    <w:rsid w:val="002F2D47"/>
    <w:rsid w:val="002F5B7C"/>
    <w:rsid w:val="002F5DDC"/>
    <w:rsid w:val="002F6389"/>
    <w:rsid w:val="002F77E9"/>
    <w:rsid w:val="00300802"/>
    <w:rsid w:val="003011BD"/>
    <w:rsid w:val="003042AA"/>
    <w:rsid w:val="003050CC"/>
    <w:rsid w:val="00307492"/>
    <w:rsid w:val="00311DBB"/>
    <w:rsid w:val="00312E36"/>
    <w:rsid w:val="003149AE"/>
    <w:rsid w:val="00320FE1"/>
    <w:rsid w:val="00326F00"/>
    <w:rsid w:val="0034075F"/>
    <w:rsid w:val="00340990"/>
    <w:rsid w:val="00340F0D"/>
    <w:rsid w:val="00343026"/>
    <w:rsid w:val="00343C93"/>
    <w:rsid w:val="00344CD0"/>
    <w:rsid w:val="00345E45"/>
    <w:rsid w:val="003468D1"/>
    <w:rsid w:val="00346F33"/>
    <w:rsid w:val="0034706A"/>
    <w:rsid w:val="003476B3"/>
    <w:rsid w:val="00350728"/>
    <w:rsid w:val="00351376"/>
    <w:rsid w:val="00352282"/>
    <w:rsid w:val="00352BD9"/>
    <w:rsid w:val="0035628E"/>
    <w:rsid w:val="003566AE"/>
    <w:rsid w:val="003579FB"/>
    <w:rsid w:val="003617B9"/>
    <w:rsid w:val="00365215"/>
    <w:rsid w:val="00365245"/>
    <w:rsid w:val="00365D74"/>
    <w:rsid w:val="00367518"/>
    <w:rsid w:val="003715EC"/>
    <w:rsid w:val="0037267B"/>
    <w:rsid w:val="003746A7"/>
    <w:rsid w:val="003749F4"/>
    <w:rsid w:val="00375814"/>
    <w:rsid w:val="003777EF"/>
    <w:rsid w:val="00383545"/>
    <w:rsid w:val="003853C1"/>
    <w:rsid w:val="00385E49"/>
    <w:rsid w:val="00390F76"/>
    <w:rsid w:val="00391C96"/>
    <w:rsid w:val="00393AF6"/>
    <w:rsid w:val="00393BED"/>
    <w:rsid w:val="0039410C"/>
    <w:rsid w:val="0039463C"/>
    <w:rsid w:val="00395C5D"/>
    <w:rsid w:val="003A265A"/>
    <w:rsid w:val="003A5CCD"/>
    <w:rsid w:val="003A7BED"/>
    <w:rsid w:val="003B0748"/>
    <w:rsid w:val="003B3359"/>
    <w:rsid w:val="003B51A8"/>
    <w:rsid w:val="003B5A6F"/>
    <w:rsid w:val="003C4409"/>
    <w:rsid w:val="003C54E4"/>
    <w:rsid w:val="003C7E41"/>
    <w:rsid w:val="003D0C8B"/>
    <w:rsid w:val="003D3F91"/>
    <w:rsid w:val="003D47D1"/>
    <w:rsid w:val="003D5913"/>
    <w:rsid w:val="003D591D"/>
    <w:rsid w:val="003E2440"/>
    <w:rsid w:val="003E2CE3"/>
    <w:rsid w:val="003E314C"/>
    <w:rsid w:val="003E507D"/>
    <w:rsid w:val="003E53A9"/>
    <w:rsid w:val="003E6FC9"/>
    <w:rsid w:val="003F16EB"/>
    <w:rsid w:val="003F2A46"/>
    <w:rsid w:val="003F352D"/>
    <w:rsid w:val="003F4D57"/>
    <w:rsid w:val="00401AA0"/>
    <w:rsid w:val="00404119"/>
    <w:rsid w:val="0040636B"/>
    <w:rsid w:val="00407EC4"/>
    <w:rsid w:val="004104D9"/>
    <w:rsid w:val="0041549E"/>
    <w:rsid w:val="00417A04"/>
    <w:rsid w:val="004215A0"/>
    <w:rsid w:val="004241F2"/>
    <w:rsid w:val="004246B9"/>
    <w:rsid w:val="00425D86"/>
    <w:rsid w:val="00426D5E"/>
    <w:rsid w:val="004333AF"/>
    <w:rsid w:val="00433500"/>
    <w:rsid w:val="00433A20"/>
    <w:rsid w:val="00433F71"/>
    <w:rsid w:val="00434363"/>
    <w:rsid w:val="00434F16"/>
    <w:rsid w:val="0043639E"/>
    <w:rsid w:val="0043710F"/>
    <w:rsid w:val="004407CA"/>
    <w:rsid w:val="00440D5D"/>
    <w:rsid w:val="00443736"/>
    <w:rsid w:val="004457A3"/>
    <w:rsid w:val="00447D8F"/>
    <w:rsid w:val="00452603"/>
    <w:rsid w:val="00452646"/>
    <w:rsid w:val="00452CCB"/>
    <w:rsid w:val="00452DE2"/>
    <w:rsid w:val="004532D0"/>
    <w:rsid w:val="004547E1"/>
    <w:rsid w:val="004548D3"/>
    <w:rsid w:val="004600CA"/>
    <w:rsid w:val="00463A21"/>
    <w:rsid w:val="00463C8F"/>
    <w:rsid w:val="00464B9C"/>
    <w:rsid w:val="00465B6B"/>
    <w:rsid w:val="004661D2"/>
    <w:rsid w:val="00466C12"/>
    <w:rsid w:val="00467B76"/>
    <w:rsid w:val="00467F13"/>
    <w:rsid w:val="00470BAC"/>
    <w:rsid w:val="00477859"/>
    <w:rsid w:val="00480E6E"/>
    <w:rsid w:val="00484801"/>
    <w:rsid w:val="00490D5F"/>
    <w:rsid w:val="004922F3"/>
    <w:rsid w:val="00492702"/>
    <w:rsid w:val="004932ED"/>
    <w:rsid w:val="004969FC"/>
    <w:rsid w:val="004A4D65"/>
    <w:rsid w:val="004A6E5B"/>
    <w:rsid w:val="004B70CD"/>
    <w:rsid w:val="004B7E41"/>
    <w:rsid w:val="004C3307"/>
    <w:rsid w:val="004C349D"/>
    <w:rsid w:val="004C5E1D"/>
    <w:rsid w:val="004D11B8"/>
    <w:rsid w:val="004D682A"/>
    <w:rsid w:val="004D716E"/>
    <w:rsid w:val="004E0D7A"/>
    <w:rsid w:val="004E1F72"/>
    <w:rsid w:val="004E3212"/>
    <w:rsid w:val="004E3939"/>
    <w:rsid w:val="004E4B4A"/>
    <w:rsid w:val="004E5118"/>
    <w:rsid w:val="004E6C9C"/>
    <w:rsid w:val="004F450D"/>
    <w:rsid w:val="004F64AC"/>
    <w:rsid w:val="004F7CD1"/>
    <w:rsid w:val="00504063"/>
    <w:rsid w:val="0050557B"/>
    <w:rsid w:val="0050665B"/>
    <w:rsid w:val="00507EBA"/>
    <w:rsid w:val="00507F01"/>
    <w:rsid w:val="00511B4B"/>
    <w:rsid w:val="005136EE"/>
    <w:rsid w:val="00513C36"/>
    <w:rsid w:val="00514D12"/>
    <w:rsid w:val="00515080"/>
    <w:rsid w:val="00516BA8"/>
    <w:rsid w:val="00517504"/>
    <w:rsid w:val="00523FE0"/>
    <w:rsid w:val="00530951"/>
    <w:rsid w:val="00531E46"/>
    <w:rsid w:val="00534B9F"/>
    <w:rsid w:val="00534CC3"/>
    <w:rsid w:val="00537CCF"/>
    <w:rsid w:val="005404E7"/>
    <w:rsid w:val="00540B17"/>
    <w:rsid w:val="00543962"/>
    <w:rsid w:val="005447E6"/>
    <w:rsid w:val="00545076"/>
    <w:rsid w:val="005455E9"/>
    <w:rsid w:val="00546893"/>
    <w:rsid w:val="005470B7"/>
    <w:rsid w:val="00550887"/>
    <w:rsid w:val="0055117F"/>
    <w:rsid w:val="005513DC"/>
    <w:rsid w:val="0055281F"/>
    <w:rsid w:val="00552844"/>
    <w:rsid w:val="0055371A"/>
    <w:rsid w:val="00554EAC"/>
    <w:rsid w:val="00560BED"/>
    <w:rsid w:val="00566209"/>
    <w:rsid w:val="00577947"/>
    <w:rsid w:val="00585508"/>
    <w:rsid w:val="00596BC7"/>
    <w:rsid w:val="005970ED"/>
    <w:rsid w:val="005973C3"/>
    <w:rsid w:val="005979F1"/>
    <w:rsid w:val="005A5474"/>
    <w:rsid w:val="005B1237"/>
    <w:rsid w:val="005B20C7"/>
    <w:rsid w:val="005B2EC8"/>
    <w:rsid w:val="005B47C0"/>
    <w:rsid w:val="005B5AE4"/>
    <w:rsid w:val="005B7576"/>
    <w:rsid w:val="005C0CC1"/>
    <w:rsid w:val="005C3CAB"/>
    <w:rsid w:val="005D44F7"/>
    <w:rsid w:val="005D45CE"/>
    <w:rsid w:val="005D4B59"/>
    <w:rsid w:val="005D5B16"/>
    <w:rsid w:val="005D657C"/>
    <w:rsid w:val="005D7256"/>
    <w:rsid w:val="005D7661"/>
    <w:rsid w:val="005E1C1A"/>
    <w:rsid w:val="005F6C0C"/>
    <w:rsid w:val="006013C9"/>
    <w:rsid w:val="00602CB5"/>
    <w:rsid w:val="00604124"/>
    <w:rsid w:val="0060760B"/>
    <w:rsid w:val="00610691"/>
    <w:rsid w:val="00611300"/>
    <w:rsid w:val="006122D5"/>
    <w:rsid w:val="00614EEE"/>
    <w:rsid w:val="00620F9F"/>
    <w:rsid w:val="006211CA"/>
    <w:rsid w:val="006224A7"/>
    <w:rsid w:val="0062372A"/>
    <w:rsid w:val="006238DA"/>
    <w:rsid w:val="00625B94"/>
    <w:rsid w:val="00627901"/>
    <w:rsid w:val="00632FF6"/>
    <w:rsid w:val="006400A1"/>
    <w:rsid w:val="0064215D"/>
    <w:rsid w:val="00642E32"/>
    <w:rsid w:val="006447F7"/>
    <w:rsid w:val="00653A61"/>
    <w:rsid w:val="00660718"/>
    <w:rsid w:val="00662519"/>
    <w:rsid w:val="006630B3"/>
    <w:rsid w:val="00663CB2"/>
    <w:rsid w:val="00664072"/>
    <w:rsid w:val="00672142"/>
    <w:rsid w:val="00674D1E"/>
    <w:rsid w:val="00675C0C"/>
    <w:rsid w:val="0067603F"/>
    <w:rsid w:val="00676962"/>
    <w:rsid w:val="006829CC"/>
    <w:rsid w:val="00683194"/>
    <w:rsid w:val="006833AE"/>
    <w:rsid w:val="00684FF4"/>
    <w:rsid w:val="006908BD"/>
    <w:rsid w:val="00697C19"/>
    <w:rsid w:val="006A33AB"/>
    <w:rsid w:val="006A5FE8"/>
    <w:rsid w:val="006A6860"/>
    <w:rsid w:val="006A695A"/>
    <w:rsid w:val="006B4C6D"/>
    <w:rsid w:val="006B562A"/>
    <w:rsid w:val="006B5951"/>
    <w:rsid w:val="006B5B74"/>
    <w:rsid w:val="006B7D2B"/>
    <w:rsid w:val="006D03AD"/>
    <w:rsid w:val="006D07ED"/>
    <w:rsid w:val="006D3514"/>
    <w:rsid w:val="006E3EC2"/>
    <w:rsid w:val="006E586B"/>
    <w:rsid w:val="006E63AA"/>
    <w:rsid w:val="006E692F"/>
    <w:rsid w:val="006F2417"/>
    <w:rsid w:val="006F24A2"/>
    <w:rsid w:val="006F3107"/>
    <w:rsid w:val="006F41C5"/>
    <w:rsid w:val="006F4E88"/>
    <w:rsid w:val="006F7650"/>
    <w:rsid w:val="00700BEC"/>
    <w:rsid w:val="007029D6"/>
    <w:rsid w:val="00711069"/>
    <w:rsid w:val="00712ADC"/>
    <w:rsid w:val="00715957"/>
    <w:rsid w:val="007162A4"/>
    <w:rsid w:val="00717A41"/>
    <w:rsid w:val="00717D4D"/>
    <w:rsid w:val="0072477D"/>
    <w:rsid w:val="00725EB1"/>
    <w:rsid w:val="007263DB"/>
    <w:rsid w:val="0072642C"/>
    <w:rsid w:val="00731259"/>
    <w:rsid w:val="00731B18"/>
    <w:rsid w:val="00734B2F"/>
    <w:rsid w:val="00735310"/>
    <w:rsid w:val="00745A28"/>
    <w:rsid w:val="00747900"/>
    <w:rsid w:val="00753878"/>
    <w:rsid w:val="00753F87"/>
    <w:rsid w:val="00753FE1"/>
    <w:rsid w:val="007564F8"/>
    <w:rsid w:val="00757999"/>
    <w:rsid w:val="0076180C"/>
    <w:rsid w:val="00763A0B"/>
    <w:rsid w:val="007713CE"/>
    <w:rsid w:val="00771AE6"/>
    <w:rsid w:val="00773AD1"/>
    <w:rsid w:val="0077526E"/>
    <w:rsid w:val="00780153"/>
    <w:rsid w:val="00780DB9"/>
    <w:rsid w:val="00782378"/>
    <w:rsid w:val="0078302D"/>
    <w:rsid w:val="007833B3"/>
    <w:rsid w:val="007843EA"/>
    <w:rsid w:val="00785506"/>
    <w:rsid w:val="00785A90"/>
    <w:rsid w:val="0078741F"/>
    <w:rsid w:val="00792DA5"/>
    <w:rsid w:val="00793066"/>
    <w:rsid w:val="007960E7"/>
    <w:rsid w:val="007A0CCB"/>
    <w:rsid w:val="007A2515"/>
    <w:rsid w:val="007A3383"/>
    <w:rsid w:val="007A37D6"/>
    <w:rsid w:val="007A5021"/>
    <w:rsid w:val="007A7022"/>
    <w:rsid w:val="007A7256"/>
    <w:rsid w:val="007B4544"/>
    <w:rsid w:val="007B725A"/>
    <w:rsid w:val="007B7ABA"/>
    <w:rsid w:val="007C0890"/>
    <w:rsid w:val="007C6953"/>
    <w:rsid w:val="007C6F4D"/>
    <w:rsid w:val="007C786A"/>
    <w:rsid w:val="007D0112"/>
    <w:rsid w:val="007D0284"/>
    <w:rsid w:val="007D0CA2"/>
    <w:rsid w:val="007D2614"/>
    <w:rsid w:val="007D28C2"/>
    <w:rsid w:val="007D4849"/>
    <w:rsid w:val="007D6114"/>
    <w:rsid w:val="007D6CCA"/>
    <w:rsid w:val="007D6DDB"/>
    <w:rsid w:val="007D6F34"/>
    <w:rsid w:val="007E021D"/>
    <w:rsid w:val="007E5F5E"/>
    <w:rsid w:val="007F18CC"/>
    <w:rsid w:val="007F3FB5"/>
    <w:rsid w:val="007F4735"/>
    <w:rsid w:val="007F4F92"/>
    <w:rsid w:val="007F5CD4"/>
    <w:rsid w:val="007F7929"/>
    <w:rsid w:val="0080014F"/>
    <w:rsid w:val="0081117C"/>
    <w:rsid w:val="00826459"/>
    <w:rsid w:val="00832A36"/>
    <w:rsid w:val="00832D26"/>
    <w:rsid w:val="00833123"/>
    <w:rsid w:val="0083337E"/>
    <w:rsid w:val="00833F95"/>
    <w:rsid w:val="008373AA"/>
    <w:rsid w:val="008434EA"/>
    <w:rsid w:val="00851F36"/>
    <w:rsid w:val="0085236B"/>
    <w:rsid w:val="00853AD5"/>
    <w:rsid w:val="00855685"/>
    <w:rsid w:val="008559C6"/>
    <w:rsid w:val="00860046"/>
    <w:rsid w:val="008677EC"/>
    <w:rsid w:val="008679C3"/>
    <w:rsid w:val="00867AD8"/>
    <w:rsid w:val="00871176"/>
    <w:rsid w:val="00871D8E"/>
    <w:rsid w:val="008767FA"/>
    <w:rsid w:val="008830F4"/>
    <w:rsid w:val="008844D4"/>
    <w:rsid w:val="00884D9A"/>
    <w:rsid w:val="00885AD2"/>
    <w:rsid w:val="00886B5A"/>
    <w:rsid w:val="008904BF"/>
    <w:rsid w:val="008917CB"/>
    <w:rsid w:val="00892752"/>
    <w:rsid w:val="00892876"/>
    <w:rsid w:val="00896124"/>
    <w:rsid w:val="008A10E8"/>
    <w:rsid w:val="008A2D06"/>
    <w:rsid w:val="008A31A2"/>
    <w:rsid w:val="008A476D"/>
    <w:rsid w:val="008A56A3"/>
    <w:rsid w:val="008A5DBC"/>
    <w:rsid w:val="008A64DA"/>
    <w:rsid w:val="008B0875"/>
    <w:rsid w:val="008B32D9"/>
    <w:rsid w:val="008B340D"/>
    <w:rsid w:val="008B6E89"/>
    <w:rsid w:val="008B7C32"/>
    <w:rsid w:val="008C2182"/>
    <w:rsid w:val="008C347F"/>
    <w:rsid w:val="008C4127"/>
    <w:rsid w:val="008C49C1"/>
    <w:rsid w:val="008D180C"/>
    <w:rsid w:val="008D772F"/>
    <w:rsid w:val="008E050F"/>
    <w:rsid w:val="008E119E"/>
    <w:rsid w:val="008E384F"/>
    <w:rsid w:val="008E6852"/>
    <w:rsid w:val="008F0C02"/>
    <w:rsid w:val="008F1E2B"/>
    <w:rsid w:val="008F35D0"/>
    <w:rsid w:val="008F6315"/>
    <w:rsid w:val="008F7CD0"/>
    <w:rsid w:val="009016FE"/>
    <w:rsid w:val="00903587"/>
    <w:rsid w:val="00903FC5"/>
    <w:rsid w:val="00904BE5"/>
    <w:rsid w:val="00904D55"/>
    <w:rsid w:val="00907EC9"/>
    <w:rsid w:val="00911CE6"/>
    <w:rsid w:val="009134AC"/>
    <w:rsid w:val="00913CF1"/>
    <w:rsid w:val="00914945"/>
    <w:rsid w:val="00915A49"/>
    <w:rsid w:val="00932111"/>
    <w:rsid w:val="00934F06"/>
    <w:rsid w:val="00946205"/>
    <w:rsid w:val="0095489E"/>
    <w:rsid w:val="00960900"/>
    <w:rsid w:val="009650C5"/>
    <w:rsid w:val="0096674F"/>
    <w:rsid w:val="0096683C"/>
    <w:rsid w:val="009671D3"/>
    <w:rsid w:val="009678A3"/>
    <w:rsid w:val="0097068B"/>
    <w:rsid w:val="00973175"/>
    <w:rsid w:val="00973869"/>
    <w:rsid w:val="009819FB"/>
    <w:rsid w:val="00981A07"/>
    <w:rsid w:val="00981F22"/>
    <w:rsid w:val="00982172"/>
    <w:rsid w:val="00986791"/>
    <w:rsid w:val="00991D9B"/>
    <w:rsid w:val="00993528"/>
    <w:rsid w:val="009935D7"/>
    <w:rsid w:val="0099764C"/>
    <w:rsid w:val="00997B1E"/>
    <w:rsid w:val="009A3CEF"/>
    <w:rsid w:val="009A4E09"/>
    <w:rsid w:val="009A553E"/>
    <w:rsid w:val="009B10E4"/>
    <w:rsid w:val="009B4F00"/>
    <w:rsid w:val="009B5770"/>
    <w:rsid w:val="009B6621"/>
    <w:rsid w:val="009B7280"/>
    <w:rsid w:val="009C18B4"/>
    <w:rsid w:val="009C2797"/>
    <w:rsid w:val="009C2A07"/>
    <w:rsid w:val="009C3CAD"/>
    <w:rsid w:val="009C3FE0"/>
    <w:rsid w:val="009C5F1C"/>
    <w:rsid w:val="009C79C7"/>
    <w:rsid w:val="009C7BD5"/>
    <w:rsid w:val="009D2468"/>
    <w:rsid w:val="009D34BF"/>
    <w:rsid w:val="009D50A7"/>
    <w:rsid w:val="009D772B"/>
    <w:rsid w:val="009E050C"/>
    <w:rsid w:val="009E1DB4"/>
    <w:rsid w:val="009E3AE8"/>
    <w:rsid w:val="009E468E"/>
    <w:rsid w:val="009F1967"/>
    <w:rsid w:val="009F4B0D"/>
    <w:rsid w:val="009F60A8"/>
    <w:rsid w:val="009F7B15"/>
    <w:rsid w:val="009F7B22"/>
    <w:rsid w:val="00A0029B"/>
    <w:rsid w:val="00A03F08"/>
    <w:rsid w:val="00A049AB"/>
    <w:rsid w:val="00A04E12"/>
    <w:rsid w:val="00A10A32"/>
    <w:rsid w:val="00A13122"/>
    <w:rsid w:val="00A13CBA"/>
    <w:rsid w:val="00A22926"/>
    <w:rsid w:val="00A2533F"/>
    <w:rsid w:val="00A342CD"/>
    <w:rsid w:val="00A35A2B"/>
    <w:rsid w:val="00A36994"/>
    <w:rsid w:val="00A41394"/>
    <w:rsid w:val="00A42ADF"/>
    <w:rsid w:val="00A45010"/>
    <w:rsid w:val="00A45C1B"/>
    <w:rsid w:val="00A46C8B"/>
    <w:rsid w:val="00A479C1"/>
    <w:rsid w:val="00A502B6"/>
    <w:rsid w:val="00A50E7F"/>
    <w:rsid w:val="00A511BC"/>
    <w:rsid w:val="00A545BA"/>
    <w:rsid w:val="00A6060B"/>
    <w:rsid w:val="00A60A33"/>
    <w:rsid w:val="00A645BE"/>
    <w:rsid w:val="00A64701"/>
    <w:rsid w:val="00A65D32"/>
    <w:rsid w:val="00A66B7F"/>
    <w:rsid w:val="00A66E83"/>
    <w:rsid w:val="00A701F5"/>
    <w:rsid w:val="00A70F2B"/>
    <w:rsid w:val="00A73710"/>
    <w:rsid w:val="00A83133"/>
    <w:rsid w:val="00A83B1E"/>
    <w:rsid w:val="00A84172"/>
    <w:rsid w:val="00A85071"/>
    <w:rsid w:val="00A87FCA"/>
    <w:rsid w:val="00A91BAA"/>
    <w:rsid w:val="00A91FC7"/>
    <w:rsid w:val="00A92389"/>
    <w:rsid w:val="00A93AF8"/>
    <w:rsid w:val="00A9415A"/>
    <w:rsid w:val="00A94E9D"/>
    <w:rsid w:val="00AA2A92"/>
    <w:rsid w:val="00AA35B0"/>
    <w:rsid w:val="00AA37D4"/>
    <w:rsid w:val="00AA3A66"/>
    <w:rsid w:val="00AA3F6B"/>
    <w:rsid w:val="00AA472D"/>
    <w:rsid w:val="00AA66DE"/>
    <w:rsid w:val="00AB118A"/>
    <w:rsid w:val="00AB5A2A"/>
    <w:rsid w:val="00AB7199"/>
    <w:rsid w:val="00AC032E"/>
    <w:rsid w:val="00AC1412"/>
    <w:rsid w:val="00AC1425"/>
    <w:rsid w:val="00AC47A5"/>
    <w:rsid w:val="00AC578F"/>
    <w:rsid w:val="00AC5C95"/>
    <w:rsid w:val="00AD00B7"/>
    <w:rsid w:val="00AD1A8F"/>
    <w:rsid w:val="00AD2284"/>
    <w:rsid w:val="00AD7B2F"/>
    <w:rsid w:val="00AE47CE"/>
    <w:rsid w:val="00AF2655"/>
    <w:rsid w:val="00AF36B5"/>
    <w:rsid w:val="00AF6A14"/>
    <w:rsid w:val="00B00028"/>
    <w:rsid w:val="00B0433F"/>
    <w:rsid w:val="00B07885"/>
    <w:rsid w:val="00B110EA"/>
    <w:rsid w:val="00B13E67"/>
    <w:rsid w:val="00B15ED7"/>
    <w:rsid w:val="00B220D3"/>
    <w:rsid w:val="00B22C95"/>
    <w:rsid w:val="00B236E3"/>
    <w:rsid w:val="00B2482E"/>
    <w:rsid w:val="00B32FAD"/>
    <w:rsid w:val="00B349FB"/>
    <w:rsid w:val="00B374E8"/>
    <w:rsid w:val="00B5051F"/>
    <w:rsid w:val="00B52EA5"/>
    <w:rsid w:val="00B52EC0"/>
    <w:rsid w:val="00B5500A"/>
    <w:rsid w:val="00B55027"/>
    <w:rsid w:val="00B600D8"/>
    <w:rsid w:val="00B60392"/>
    <w:rsid w:val="00B61E30"/>
    <w:rsid w:val="00B6406C"/>
    <w:rsid w:val="00B641DB"/>
    <w:rsid w:val="00B642DA"/>
    <w:rsid w:val="00B6568F"/>
    <w:rsid w:val="00B72B81"/>
    <w:rsid w:val="00B75FA9"/>
    <w:rsid w:val="00B77EE0"/>
    <w:rsid w:val="00B805A8"/>
    <w:rsid w:val="00B80B45"/>
    <w:rsid w:val="00B8102A"/>
    <w:rsid w:val="00B81ED4"/>
    <w:rsid w:val="00B84A10"/>
    <w:rsid w:val="00B874A9"/>
    <w:rsid w:val="00B91738"/>
    <w:rsid w:val="00B94784"/>
    <w:rsid w:val="00B94E35"/>
    <w:rsid w:val="00B97703"/>
    <w:rsid w:val="00BA2428"/>
    <w:rsid w:val="00BA4018"/>
    <w:rsid w:val="00BA7DA5"/>
    <w:rsid w:val="00BB0E42"/>
    <w:rsid w:val="00BB3CC8"/>
    <w:rsid w:val="00BB4006"/>
    <w:rsid w:val="00BB4EAC"/>
    <w:rsid w:val="00BB682D"/>
    <w:rsid w:val="00BB6D1D"/>
    <w:rsid w:val="00BC33AE"/>
    <w:rsid w:val="00BC5E8C"/>
    <w:rsid w:val="00BC68F0"/>
    <w:rsid w:val="00BD0688"/>
    <w:rsid w:val="00BD29C8"/>
    <w:rsid w:val="00BD2F01"/>
    <w:rsid w:val="00BD3F07"/>
    <w:rsid w:val="00BD4132"/>
    <w:rsid w:val="00BD5EA1"/>
    <w:rsid w:val="00BD7044"/>
    <w:rsid w:val="00BD7524"/>
    <w:rsid w:val="00BE18F9"/>
    <w:rsid w:val="00BE1D2C"/>
    <w:rsid w:val="00BE3B62"/>
    <w:rsid w:val="00BF3723"/>
    <w:rsid w:val="00BF531B"/>
    <w:rsid w:val="00BF5726"/>
    <w:rsid w:val="00BF5E51"/>
    <w:rsid w:val="00BF6C87"/>
    <w:rsid w:val="00C04DB3"/>
    <w:rsid w:val="00C05594"/>
    <w:rsid w:val="00C05A36"/>
    <w:rsid w:val="00C06847"/>
    <w:rsid w:val="00C10FC1"/>
    <w:rsid w:val="00C117CC"/>
    <w:rsid w:val="00C14B72"/>
    <w:rsid w:val="00C22FF1"/>
    <w:rsid w:val="00C23377"/>
    <w:rsid w:val="00C24EAB"/>
    <w:rsid w:val="00C25943"/>
    <w:rsid w:val="00C369AC"/>
    <w:rsid w:val="00C37864"/>
    <w:rsid w:val="00C4283A"/>
    <w:rsid w:val="00C42B50"/>
    <w:rsid w:val="00C4450F"/>
    <w:rsid w:val="00C45A00"/>
    <w:rsid w:val="00C464B4"/>
    <w:rsid w:val="00C46715"/>
    <w:rsid w:val="00C50059"/>
    <w:rsid w:val="00C52A70"/>
    <w:rsid w:val="00C54F1F"/>
    <w:rsid w:val="00C56CAF"/>
    <w:rsid w:val="00C6128F"/>
    <w:rsid w:val="00C64BEA"/>
    <w:rsid w:val="00C665BD"/>
    <w:rsid w:val="00C7419A"/>
    <w:rsid w:val="00C74B3B"/>
    <w:rsid w:val="00C76178"/>
    <w:rsid w:val="00C7642B"/>
    <w:rsid w:val="00C76DEF"/>
    <w:rsid w:val="00C77304"/>
    <w:rsid w:val="00C82362"/>
    <w:rsid w:val="00C82985"/>
    <w:rsid w:val="00C846CF"/>
    <w:rsid w:val="00C90234"/>
    <w:rsid w:val="00C914A2"/>
    <w:rsid w:val="00C92487"/>
    <w:rsid w:val="00C928D8"/>
    <w:rsid w:val="00C95331"/>
    <w:rsid w:val="00C95DAD"/>
    <w:rsid w:val="00C971C1"/>
    <w:rsid w:val="00CA4BCA"/>
    <w:rsid w:val="00CA5FAB"/>
    <w:rsid w:val="00CB09D4"/>
    <w:rsid w:val="00CB0C53"/>
    <w:rsid w:val="00CB1B02"/>
    <w:rsid w:val="00CB1F99"/>
    <w:rsid w:val="00CB2A22"/>
    <w:rsid w:val="00CB4090"/>
    <w:rsid w:val="00CC1F09"/>
    <w:rsid w:val="00CC2F12"/>
    <w:rsid w:val="00CC35CF"/>
    <w:rsid w:val="00CC3DA8"/>
    <w:rsid w:val="00CC76CA"/>
    <w:rsid w:val="00CD3D72"/>
    <w:rsid w:val="00CD49F7"/>
    <w:rsid w:val="00CD570E"/>
    <w:rsid w:val="00CD589A"/>
    <w:rsid w:val="00CE6826"/>
    <w:rsid w:val="00CE684D"/>
    <w:rsid w:val="00CF40CE"/>
    <w:rsid w:val="00CF59BC"/>
    <w:rsid w:val="00CF7928"/>
    <w:rsid w:val="00D00199"/>
    <w:rsid w:val="00D00F0D"/>
    <w:rsid w:val="00D023DA"/>
    <w:rsid w:val="00D02C66"/>
    <w:rsid w:val="00D0305B"/>
    <w:rsid w:val="00D036B3"/>
    <w:rsid w:val="00D06558"/>
    <w:rsid w:val="00D06FEC"/>
    <w:rsid w:val="00D07515"/>
    <w:rsid w:val="00D106F6"/>
    <w:rsid w:val="00D14CD4"/>
    <w:rsid w:val="00D1717F"/>
    <w:rsid w:val="00D21B64"/>
    <w:rsid w:val="00D22B01"/>
    <w:rsid w:val="00D24970"/>
    <w:rsid w:val="00D25F81"/>
    <w:rsid w:val="00D27F05"/>
    <w:rsid w:val="00D325FE"/>
    <w:rsid w:val="00D32A69"/>
    <w:rsid w:val="00D3359B"/>
    <w:rsid w:val="00D34117"/>
    <w:rsid w:val="00D364AF"/>
    <w:rsid w:val="00D36B14"/>
    <w:rsid w:val="00D37249"/>
    <w:rsid w:val="00D43D8F"/>
    <w:rsid w:val="00D44D15"/>
    <w:rsid w:val="00D454AA"/>
    <w:rsid w:val="00D4608D"/>
    <w:rsid w:val="00D475D7"/>
    <w:rsid w:val="00D51A82"/>
    <w:rsid w:val="00D5316D"/>
    <w:rsid w:val="00D53893"/>
    <w:rsid w:val="00D56769"/>
    <w:rsid w:val="00D61ADC"/>
    <w:rsid w:val="00D6333E"/>
    <w:rsid w:val="00D663F4"/>
    <w:rsid w:val="00D67673"/>
    <w:rsid w:val="00D75D8A"/>
    <w:rsid w:val="00D8716E"/>
    <w:rsid w:val="00D92475"/>
    <w:rsid w:val="00D96A3A"/>
    <w:rsid w:val="00D976F0"/>
    <w:rsid w:val="00D97D3D"/>
    <w:rsid w:val="00DA1ACA"/>
    <w:rsid w:val="00DA3F3D"/>
    <w:rsid w:val="00DA44B4"/>
    <w:rsid w:val="00DB0269"/>
    <w:rsid w:val="00DB1444"/>
    <w:rsid w:val="00DB1B57"/>
    <w:rsid w:val="00DB248E"/>
    <w:rsid w:val="00DC3929"/>
    <w:rsid w:val="00DC4345"/>
    <w:rsid w:val="00DC6A6A"/>
    <w:rsid w:val="00DD2E3A"/>
    <w:rsid w:val="00DD67BA"/>
    <w:rsid w:val="00DD7D7E"/>
    <w:rsid w:val="00DE275D"/>
    <w:rsid w:val="00DE3198"/>
    <w:rsid w:val="00DE38A1"/>
    <w:rsid w:val="00DE5B8B"/>
    <w:rsid w:val="00DE644B"/>
    <w:rsid w:val="00DF5675"/>
    <w:rsid w:val="00E056B5"/>
    <w:rsid w:val="00E05D00"/>
    <w:rsid w:val="00E11712"/>
    <w:rsid w:val="00E14074"/>
    <w:rsid w:val="00E15EC7"/>
    <w:rsid w:val="00E20910"/>
    <w:rsid w:val="00E23AA6"/>
    <w:rsid w:val="00E24687"/>
    <w:rsid w:val="00E35994"/>
    <w:rsid w:val="00E360CF"/>
    <w:rsid w:val="00E41D7D"/>
    <w:rsid w:val="00E43684"/>
    <w:rsid w:val="00E45444"/>
    <w:rsid w:val="00E4585F"/>
    <w:rsid w:val="00E4609C"/>
    <w:rsid w:val="00E506A9"/>
    <w:rsid w:val="00E51165"/>
    <w:rsid w:val="00E51226"/>
    <w:rsid w:val="00E55E5A"/>
    <w:rsid w:val="00E55E6F"/>
    <w:rsid w:val="00E637F3"/>
    <w:rsid w:val="00E65B58"/>
    <w:rsid w:val="00E70734"/>
    <w:rsid w:val="00E72AC5"/>
    <w:rsid w:val="00E73795"/>
    <w:rsid w:val="00E73E1B"/>
    <w:rsid w:val="00E765E3"/>
    <w:rsid w:val="00E766C1"/>
    <w:rsid w:val="00E76DD1"/>
    <w:rsid w:val="00E77813"/>
    <w:rsid w:val="00E84369"/>
    <w:rsid w:val="00E84C55"/>
    <w:rsid w:val="00E8639C"/>
    <w:rsid w:val="00E86FB6"/>
    <w:rsid w:val="00E92DA1"/>
    <w:rsid w:val="00E96BEE"/>
    <w:rsid w:val="00E97C5A"/>
    <w:rsid w:val="00EA2F69"/>
    <w:rsid w:val="00EA3155"/>
    <w:rsid w:val="00EA59FF"/>
    <w:rsid w:val="00EB5721"/>
    <w:rsid w:val="00EB7D37"/>
    <w:rsid w:val="00ED0A33"/>
    <w:rsid w:val="00ED0B37"/>
    <w:rsid w:val="00ED5773"/>
    <w:rsid w:val="00ED7602"/>
    <w:rsid w:val="00EE22DF"/>
    <w:rsid w:val="00EE3044"/>
    <w:rsid w:val="00EE4B2D"/>
    <w:rsid w:val="00EE515E"/>
    <w:rsid w:val="00EE7377"/>
    <w:rsid w:val="00EE794F"/>
    <w:rsid w:val="00EF3539"/>
    <w:rsid w:val="00F045AA"/>
    <w:rsid w:val="00F04DA4"/>
    <w:rsid w:val="00F05840"/>
    <w:rsid w:val="00F079E5"/>
    <w:rsid w:val="00F07A8A"/>
    <w:rsid w:val="00F10B09"/>
    <w:rsid w:val="00F11358"/>
    <w:rsid w:val="00F13D28"/>
    <w:rsid w:val="00F13EFD"/>
    <w:rsid w:val="00F153A0"/>
    <w:rsid w:val="00F17ABF"/>
    <w:rsid w:val="00F20374"/>
    <w:rsid w:val="00F21A8B"/>
    <w:rsid w:val="00F226A5"/>
    <w:rsid w:val="00F22C17"/>
    <w:rsid w:val="00F25220"/>
    <w:rsid w:val="00F27DC7"/>
    <w:rsid w:val="00F300CF"/>
    <w:rsid w:val="00F31462"/>
    <w:rsid w:val="00F34E97"/>
    <w:rsid w:val="00F3552C"/>
    <w:rsid w:val="00F40825"/>
    <w:rsid w:val="00F40B8A"/>
    <w:rsid w:val="00F411D7"/>
    <w:rsid w:val="00F41789"/>
    <w:rsid w:val="00F4732F"/>
    <w:rsid w:val="00F509DA"/>
    <w:rsid w:val="00F524A1"/>
    <w:rsid w:val="00F5451A"/>
    <w:rsid w:val="00F5481F"/>
    <w:rsid w:val="00F550DD"/>
    <w:rsid w:val="00F563A0"/>
    <w:rsid w:val="00F60E39"/>
    <w:rsid w:val="00F61B90"/>
    <w:rsid w:val="00F63906"/>
    <w:rsid w:val="00F73DB7"/>
    <w:rsid w:val="00F76218"/>
    <w:rsid w:val="00F764D5"/>
    <w:rsid w:val="00F76F11"/>
    <w:rsid w:val="00F77850"/>
    <w:rsid w:val="00F8106B"/>
    <w:rsid w:val="00F86167"/>
    <w:rsid w:val="00F93E3C"/>
    <w:rsid w:val="00F950AB"/>
    <w:rsid w:val="00F963AA"/>
    <w:rsid w:val="00F96BAD"/>
    <w:rsid w:val="00F971D8"/>
    <w:rsid w:val="00F97C86"/>
    <w:rsid w:val="00FA1CFE"/>
    <w:rsid w:val="00FA1F17"/>
    <w:rsid w:val="00FA2C77"/>
    <w:rsid w:val="00FA4077"/>
    <w:rsid w:val="00FA5795"/>
    <w:rsid w:val="00FB168F"/>
    <w:rsid w:val="00FB2361"/>
    <w:rsid w:val="00FB4AEC"/>
    <w:rsid w:val="00FB55C4"/>
    <w:rsid w:val="00FB5CEA"/>
    <w:rsid w:val="00FC1D79"/>
    <w:rsid w:val="00FD0E30"/>
    <w:rsid w:val="00FD3F5B"/>
    <w:rsid w:val="00FD442A"/>
    <w:rsid w:val="00FD6B32"/>
    <w:rsid w:val="00FE0170"/>
    <w:rsid w:val="00FE0C1D"/>
    <w:rsid w:val="00FE0E21"/>
    <w:rsid w:val="00FE29FE"/>
    <w:rsid w:val="00FE49E7"/>
    <w:rsid w:val="00FF231D"/>
    <w:rsid w:val="00FF6C2D"/>
    <w:rsid w:val="00FF6CCC"/>
    <w:rsid w:val="00FF6D74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DC56C37-FEA4-457A-AAAF-98021DA24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82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ko-KR"/>
    </w:rPr>
  </w:style>
  <w:style w:type="paragraph" w:styleId="1">
    <w:name w:val="heading 1"/>
    <w:aliases w:val="H1,h1"/>
    <w:next w:val="a"/>
    <w:qFormat/>
    <w:rsid w:val="005470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aliases w:val="H2,h2"/>
    <w:basedOn w:val="1"/>
    <w:next w:val="a"/>
    <w:qFormat/>
    <w:rsid w:val="005470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5470B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5470B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5470B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5470B7"/>
    <w:pPr>
      <w:outlineLvl w:val="5"/>
    </w:pPr>
  </w:style>
  <w:style w:type="paragraph" w:styleId="7">
    <w:name w:val="heading 7"/>
    <w:basedOn w:val="H6"/>
    <w:next w:val="a"/>
    <w:qFormat/>
    <w:rsid w:val="005470B7"/>
    <w:pPr>
      <w:outlineLvl w:val="6"/>
    </w:pPr>
  </w:style>
  <w:style w:type="paragraph" w:styleId="8">
    <w:name w:val="heading 8"/>
    <w:basedOn w:val="1"/>
    <w:next w:val="a"/>
    <w:qFormat/>
    <w:rsid w:val="005470B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470B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5470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4">
    <w:name w:val="footer"/>
    <w:basedOn w:val="a3"/>
    <w:semiHidden/>
    <w:rsid w:val="005470B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5470B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E3939"/>
    <w:rPr>
      <w:rFonts w:ascii="Arial" w:hAnsi="Arial"/>
      <w:b/>
      <w:noProof/>
      <w:sz w:val="18"/>
      <w:lang w:bidi="ar-SA"/>
    </w:rPr>
  </w:style>
  <w:style w:type="paragraph" w:styleId="80">
    <w:name w:val="toc 8"/>
    <w:basedOn w:val="10"/>
    <w:semiHidden/>
    <w:rsid w:val="005470B7"/>
    <w:pPr>
      <w:spacing w:before="180"/>
      <w:ind w:left="2693" w:hanging="2693"/>
    </w:pPr>
    <w:rPr>
      <w:b/>
    </w:rPr>
  </w:style>
  <w:style w:type="paragraph" w:styleId="10">
    <w:name w:val="toc 1"/>
    <w:semiHidden/>
    <w:rsid w:val="005470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ko-KR"/>
    </w:rPr>
  </w:style>
  <w:style w:type="paragraph" w:customStyle="1" w:styleId="ZT">
    <w:name w:val="ZT"/>
    <w:rsid w:val="005470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semiHidden/>
    <w:rsid w:val="005470B7"/>
    <w:pPr>
      <w:ind w:left="1701" w:hanging="1701"/>
    </w:pPr>
  </w:style>
  <w:style w:type="paragraph" w:styleId="40">
    <w:name w:val="toc 4"/>
    <w:basedOn w:val="30"/>
    <w:semiHidden/>
    <w:rsid w:val="005470B7"/>
    <w:pPr>
      <w:ind w:left="1418" w:hanging="1418"/>
    </w:pPr>
  </w:style>
  <w:style w:type="paragraph" w:styleId="30">
    <w:name w:val="toc 3"/>
    <w:basedOn w:val="21"/>
    <w:semiHidden/>
    <w:rsid w:val="005470B7"/>
    <w:pPr>
      <w:ind w:left="1134" w:hanging="1134"/>
    </w:pPr>
  </w:style>
  <w:style w:type="paragraph" w:styleId="21">
    <w:name w:val="toc 2"/>
    <w:basedOn w:val="10"/>
    <w:semiHidden/>
    <w:rsid w:val="005470B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470B7"/>
    <w:pPr>
      <w:ind w:left="284"/>
    </w:pPr>
  </w:style>
  <w:style w:type="paragraph" w:styleId="11">
    <w:name w:val="index 1"/>
    <w:basedOn w:val="a"/>
    <w:semiHidden/>
    <w:rsid w:val="005470B7"/>
    <w:pPr>
      <w:keepLines/>
      <w:spacing w:after="0"/>
    </w:pPr>
  </w:style>
  <w:style w:type="paragraph" w:customStyle="1" w:styleId="ZH">
    <w:name w:val="ZH"/>
    <w:rsid w:val="005470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rsid w:val="005470B7"/>
    <w:pPr>
      <w:outlineLvl w:val="9"/>
    </w:pPr>
  </w:style>
  <w:style w:type="paragraph" w:styleId="23">
    <w:name w:val="List Number 2"/>
    <w:basedOn w:val="ac"/>
    <w:semiHidden/>
    <w:rsid w:val="005470B7"/>
    <w:pPr>
      <w:ind w:left="851"/>
    </w:pPr>
  </w:style>
  <w:style w:type="character" w:styleId="ad">
    <w:name w:val="footnote reference"/>
    <w:semiHidden/>
    <w:rsid w:val="005470B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5470B7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Char2">
    <w:name w:val="脚注文本 Char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5470B7"/>
    <w:rPr>
      <w:b/>
    </w:rPr>
  </w:style>
  <w:style w:type="paragraph" w:customStyle="1" w:styleId="TAC">
    <w:name w:val="TAC"/>
    <w:basedOn w:val="TAL"/>
    <w:rsid w:val="005470B7"/>
    <w:pPr>
      <w:jc w:val="center"/>
    </w:pPr>
  </w:style>
  <w:style w:type="paragraph" w:customStyle="1" w:styleId="TF">
    <w:name w:val="TF"/>
    <w:basedOn w:val="TH"/>
    <w:rsid w:val="005470B7"/>
    <w:pPr>
      <w:keepNext w:val="0"/>
      <w:spacing w:before="0" w:after="240"/>
    </w:pPr>
  </w:style>
  <w:style w:type="paragraph" w:customStyle="1" w:styleId="NO">
    <w:name w:val="NO"/>
    <w:basedOn w:val="a"/>
    <w:rsid w:val="005470B7"/>
    <w:pPr>
      <w:keepLines/>
      <w:ind w:left="1135" w:hanging="851"/>
    </w:pPr>
  </w:style>
  <w:style w:type="paragraph" w:styleId="90">
    <w:name w:val="toc 9"/>
    <w:basedOn w:val="80"/>
    <w:semiHidden/>
    <w:rsid w:val="005470B7"/>
    <w:pPr>
      <w:ind w:left="1418" w:hanging="1418"/>
    </w:pPr>
  </w:style>
  <w:style w:type="paragraph" w:customStyle="1" w:styleId="EX">
    <w:name w:val="EX"/>
    <w:basedOn w:val="a"/>
    <w:rsid w:val="005470B7"/>
    <w:pPr>
      <w:keepLines/>
      <w:ind w:left="1702" w:hanging="1418"/>
    </w:pPr>
  </w:style>
  <w:style w:type="paragraph" w:customStyle="1" w:styleId="FP">
    <w:name w:val="FP"/>
    <w:basedOn w:val="a"/>
    <w:rsid w:val="005470B7"/>
    <w:pPr>
      <w:spacing w:after="0"/>
    </w:pPr>
  </w:style>
  <w:style w:type="paragraph" w:customStyle="1" w:styleId="LD">
    <w:name w:val="LD"/>
    <w:rsid w:val="005470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5470B7"/>
    <w:pPr>
      <w:spacing w:after="0"/>
    </w:pPr>
  </w:style>
  <w:style w:type="paragraph" w:customStyle="1" w:styleId="EW">
    <w:name w:val="EW"/>
    <w:basedOn w:val="EX"/>
    <w:rsid w:val="005470B7"/>
    <w:pPr>
      <w:spacing w:after="0"/>
    </w:pPr>
  </w:style>
  <w:style w:type="paragraph" w:styleId="60">
    <w:name w:val="toc 6"/>
    <w:basedOn w:val="50"/>
    <w:next w:val="a"/>
    <w:semiHidden/>
    <w:rsid w:val="005470B7"/>
    <w:pPr>
      <w:ind w:left="1985" w:hanging="1985"/>
    </w:pPr>
  </w:style>
  <w:style w:type="paragraph" w:styleId="70">
    <w:name w:val="toc 7"/>
    <w:basedOn w:val="60"/>
    <w:next w:val="a"/>
    <w:semiHidden/>
    <w:rsid w:val="005470B7"/>
    <w:pPr>
      <w:ind w:left="2268" w:hanging="2268"/>
    </w:pPr>
  </w:style>
  <w:style w:type="paragraph" w:styleId="24">
    <w:name w:val="List Bullet 2"/>
    <w:basedOn w:val="af"/>
    <w:semiHidden/>
    <w:rsid w:val="005470B7"/>
    <w:pPr>
      <w:ind w:left="851"/>
    </w:pPr>
  </w:style>
  <w:style w:type="paragraph" w:styleId="31">
    <w:name w:val="List Bullet 3"/>
    <w:basedOn w:val="24"/>
    <w:semiHidden/>
    <w:rsid w:val="005470B7"/>
    <w:pPr>
      <w:ind w:left="1135"/>
    </w:pPr>
  </w:style>
  <w:style w:type="paragraph" w:styleId="ac">
    <w:name w:val="List Number"/>
    <w:basedOn w:val="a7"/>
    <w:semiHidden/>
    <w:rsid w:val="005470B7"/>
  </w:style>
  <w:style w:type="paragraph" w:customStyle="1" w:styleId="EQ">
    <w:name w:val="EQ"/>
    <w:basedOn w:val="a"/>
    <w:next w:val="a"/>
    <w:rsid w:val="005470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470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70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70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5470B7"/>
    <w:pPr>
      <w:jc w:val="right"/>
    </w:pPr>
  </w:style>
  <w:style w:type="paragraph" w:customStyle="1" w:styleId="H6">
    <w:name w:val="H6"/>
    <w:basedOn w:val="5"/>
    <w:next w:val="a"/>
    <w:rsid w:val="005470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70B7"/>
    <w:pPr>
      <w:ind w:left="851" w:hanging="851"/>
    </w:pPr>
  </w:style>
  <w:style w:type="paragraph" w:customStyle="1" w:styleId="TAL">
    <w:name w:val="TAL"/>
    <w:basedOn w:val="a"/>
    <w:rsid w:val="005470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470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5470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5470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5470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5470B7"/>
    <w:pPr>
      <w:framePr w:wrap="notBeside" w:y="16161"/>
    </w:pPr>
  </w:style>
  <w:style w:type="character" w:customStyle="1" w:styleId="ZGSM">
    <w:name w:val="ZGSM"/>
    <w:rsid w:val="005470B7"/>
  </w:style>
  <w:style w:type="paragraph" w:styleId="25">
    <w:name w:val="List 2"/>
    <w:basedOn w:val="a7"/>
    <w:semiHidden/>
    <w:rsid w:val="005470B7"/>
    <w:pPr>
      <w:ind w:left="851"/>
    </w:pPr>
  </w:style>
  <w:style w:type="paragraph" w:customStyle="1" w:styleId="ZG">
    <w:name w:val="ZG"/>
    <w:rsid w:val="005470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styleId="32">
    <w:name w:val="List 3"/>
    <w:basedOn w:val="25"/>
    <w:semiHidden/>
    <w:rsid w:val="005470B7"/>
    <w:pPr>
      <w:ind w:left="1135"/>
    </w:pPr>
  </w:style>
  <w:style w:type="paragraph" w:styleId="41">
    <w:name w:val="List 4"/>
    <w:basedOn w:val="32"/>
    <w:semiHidden/>
    <w:rsid w:val="005470B7"/>
    <w:pPr>
      <w:ind w:left="1418"/>
    </w:pPr>
  </w:style>
  <w:style w:type="paragraph" w:styleId="51">
    <w:name w:val="List 5"/>
    <w:basedOn w:val="41"/>
    <w:semiHidden/>
    <w:rsid w:val="005470B7"/>
    <w:pPr>
      <w:ind w:left="1702"/>
    </w:pPr>
  </w:style>
  <w:style w:type="paragraph" w:customStyle="1" w:styleId="EditorsNote">
    <w:name w:val="Editor's Note"/>
    <w:basedOn w:val="NO"/>
    <w:rsid w:val="005470B7"/>
    <w:rPr>
      <w:color w:val="FF0000"/>
    </w:rPr>
  </w:style>
  <w:style w:type="paragraph" w:styleId="a7">
    <w:name w:val="List"/>
    <w:basedOn w:val="a"/>
    <w:semiHidden/>
    <w:rsid w:val="005470B7"/>
    <w:pPr>
      <w:ind w:left="568" w:hanging="284"/>
    </w:pPr>
  </w:style>
  <w:style w:type="paragraph" w:styleId="af">
    <w:name w:val="List Bullet"/>
    <w:basedOn w:val="a7"/>
    <w:semiHidden/>
    <w:rsid w:val="005470B7"/>
  </w:style>
  <w:style w:type="paragraph" w:styleId="42">
    <w:name w:val="List Bullet 4"/>
    <w:basedOn w:val="31"/>
    <w:semiHidden/>
    <w:rsid w:val="005470B7"/>
    <w:pPr>
      <w:ind w:left="1418"/>
    </w:pPr>
  </w:style>
  <w:style w:type="paragraph" w:styleId="52">
    <w:name w:val="List Bullet 5"/>
    <w:basedOn w:val="42"/>
    <w:semiHidden/>
    <w:rsid w:val="005470B7"/>
    <w:pPr>
      <w:ind w:left="1702"/>
    </w:pPr>
  </w:style>
  <w:style w:type="paragraph" w:customStyle="1" w:styleId="B2">
    <w:name w:val="B2"/>
    <w:basedOn w:val="25"/>
    <w:rsid w:val="005470B7"/>
  </w:style>
  <w:style w:type="paragraph" w:customStyle="1" w:styleId="B3">
    <w:name w:val="B3"/>
    <w:basedOn w:val="32"/>
    <w:rsid w:val="005470B7"/>
  </w:style>
  <w:style w:type="paragraph" w:customStyle="1" w:styleId="B4">
    <w:name w:val="B4"/>
    <w:basedOn w:val="41"/>
    <w:rsid w:val="005470B7"/>
  </w:style>
  <w:style w:type="paragraph" w:customStyle="1" w:styleId="B5">
    <w:name w:val="B5"/>
    <w:basedOn w:val="51"/>
    <w:rsid w:val="005470B7"/>
  </w:style>
  <w:style w:type="paragraph" w:customStyle="1" w:styleId="ZTD">
    <w:name w:val="ZTD"/>
    <w:basedOn w:val="ZB"/>
    <w:rsid w:val="005470B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har0">
    <w:name w:val="批注文字 Char"/>
    <w:link w:val="a5"/>
    <w:semiHidden/>
    <w:rsid w:val="00A511BC"/>
    <w:rPr>
      <w:rFonts w:ascii="Arial" w:hAnsi="Arial"/>
      <w:lang w:val="en-GB" w:eastAsia="ko-KR"/>
    </w:rPr>
  </w:style>
  <w:style w:type="character" w:customStyle="1" w:styleId="Char3">
    <w:name w:val="批注主题 Char"/>
    <w:link w:val="af1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af2">
    <w:name w:val="Normal (Web)"/>
    <w:basedOn w:val="a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customStyle="1" w:styleId="af3">
    <w:name w:val="列表段落"/>
    <w:aliases w:val="List Paragraph,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リスト"/>
    <w:basedOn w:val="a"/>
    <w:link w:val="12"/>
    <w:uiPriority w:val="34"/>
    <w:qFormat/>
    <w:rsid w:val="00BF5726"/>
    <w:pPr>
      <w:ind w:left="720"/>
    </w:pPr>
  </w:style>
  <w:style w:type="table" w:styleId="af4">
    <w:name w:val="Table Grid"/>
    <w:basedOn w:val="a1"/>
    <w:rsid w:val="00CE684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986791"/>
    <w:pPr>
      <w:overflowPunct w:val="0"/>
      <w:autoSpaceDE w:val="0"/>
      <w:autoSpaceDN w:val="0"/>
      <w:adjustRightInd w:val="0"/>
      <w:textAlignment w:val="baseline"/>
    </w:pPr>
    <w:rPr>
      <w:lang w:val="en-GB" w:eastAsia="ko-KR"/>
    </w:rPr>
  </w:style>
  <w:style w:type="character" w:customStyle="1" w:styleId="12">
    <w:name w:val="列表段落 字符1"/>
    <w:aliases w:val="列出段落 字符,- Bullets 字符1,목록 단락 字符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列 字符1"/>
    <w:link w:val="af3"/>
    <w:uiPriority w:val="34"/>
    <w:qFormat/>
    <w:rsid w:val="003D591D"/>
    <w:rPr>
      <w:lang w:val="en-GB" w:eastAsia="ko-KR"/>
    </w:rPr>
  </w:style>
  <w:style w:type="paragraph" w:styleId="af6">
    <w:name w:val="Revision"/>
    <w:hidden/>
    <w:uiPriority w:val="99"/>
    <w:semiHidden/>
    <w:rsid w:val="0013324B"/>
    <w:rPr>
      <w:lang w:val="en-GB" w:eastAsia="ko-KR"/>
    </w:rPr>
  </w:style>
  <w:style w:type="character" w:customStyle="1" w:styleId="af7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,列 字符"/>
    <w:uiPriority w:val="34"/>
    <w:qFormat/>
    <w:locked/>
    <w:rsid w:val="00627901"/>
  </w:style>
  <w:style w:type="character" w:customStyle="1" w:styleId="contentpasted0">
    <w:name w:val="contentpasted0"/>
    <w:rsid w:val="004333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380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6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29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799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851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72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6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23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50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19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776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659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44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766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85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1548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654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698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12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1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7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2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20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81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02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AABB0-0A67-4837-9352-968C5824A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Hudan (Danica)</dc:creator>
  <cp:keywords/>
  <cp:lastModifiedBy>Huawei</cp:lastModifiedBy>
  <cp:revision>3</cp:revision>
  <cp:lastPrinted>2002-04-23T01:10:00Z</cp:lastPrinted>
  <dcterms:created xsi:type="dcterms:W3CDTF">2023-11-03T11:23:00Z</dcterms:created>
  <dcterms:modified xsi:type="dcterms:W3CDTF">2023-11-03T12:40:00Z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(3)ITvzCXF9zwruQcJ37mYA7I6QOHnjO1D2x3FXqj1oSOpF5aTn/qn0ehHNgTZNeGOORfSqLTiS
AFG66FEkGtQRefzWdCht97A4+dp9dLh9LkDzHDu8c8h1uoons0EQ78yI8U5eO+SUzAmw334I
H55HteKHey0+X1W7lBtf4IPVsRv8RVzbguWTF1kX59dXYEAV2LBdQkvq226MHmYZbm+Uc4vh
we2ZWJ+rbqyTFgbz04</vt:lpwstr>
  </property>
  <property fmtid="{D5CDD505-2E9C-101B-9397-08002B2CF9AE}" pid="4" name="_2015_ms_pID_7253431">
    <vt:lpwstr>6S634zYSZ8qsfqTBh333uX++cspTQ4U8cP8W5ZHK3iSw2hN/7ysWRZ
XFxrepWTebuUPJU/htg8x0yqpIJ1tgbB1bs2z9dkDIv5+DW+Hmz6E8ukjhvNvsHcsxtaR4g3
cFElmsSOcw4g0wrzdrlgg8FtLzaKNCrJ6EQHP4ejzJVSEIBgmHNOGWQIxMZn/bVts7fjxbif
fiOIuyr0tGVGiNtDLMjtWsC/Su5ijE2q4y9r</vt:lpwstr>
  </property>
  <property fmtid="{D5CDD505-2E9C-101B-9397-08002B2CF9AE}" pid="5" name="_2015_ms_pID_7253432">
    <vt:lpwstr>Oqhc4OdONWbdBM2GQNzZ27U=</vt:lpwstr>
  </property>
  <property fmtid="{D5CDD505-2E9C-101B-9397-08002B2CF9AE}" pid="6" name="MSIP_Label_83bcef13-7cac-433f-ba1d-47a323951816_Enabled">
    <vt:lpwstr>true</vt:lpwstr>
  </property>
  <property fmtid="{D5CDD505-2E9C-101B-9397-08002B2CF9AE}" pid="7" name="MSIP_Label_83bcef13-7cac-433f-ba1d-47a323951816_SetDate">
    <vt:lpwstr>2023-08-25T06:51:52Z</vt:lpwstr>
  </property>
  <property fmtid="{D5CDD505-2E9C-101B-9397-08002B2CF9AE}" pid="8" name="MSIP_Label_83bcef13-7cac-433f-ba1d-47a323951816_Method">
    <vt:lpwstr>Privileged</vt:lpwstr>
  </property>
  <property fmtid="{D5CDD505-2E9C-101B-9397-08002B2CF9AE}" pid="9" name="MSIP_Label_83bcef13-7cac-433f-ba1d-47a323951816_Name">
    <vt:lpwstr>MTK_Unclassified</vt:lpwstr>
  </property>
  <property fmtid="{D5CDD505-2E9C-101B-9397-08002B2CF9AE}" pid="10" name="MSIP_Label_83bcef13-7cac-433f-ba1d-47a323951816_SiteId">
    <vt:lpwstr>a7687ede-7a6b-4ef6-bace-642f677fbe31</vt:lpwstr>
  </property>
  <property fmtid="{D5CDD505-2E9C-101B-9397-08002B2CF9AE}" pid="11" name="MSIP_Label_83bcef13-7cac-433f-ba1d-47a323951816_ActionId">
    <vt:lpwstr>76736cf6-69dc-41fd-a434-94f8504b80be</vt:lpwstr>
  </property>
  <property fmtid="{D5CDD505-2E9C-101B-9397-08002B2CF9AE}" pid="12" name="MSIP_Label_83bcef13-7cac-433f-ba1d-47a323951816_ContentBits">
    <vt:lpwstr>0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1698941888</vt:lpwstr>
  </property>
</Properties>
</file>